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3DAD2497" w:rsidR="005178B0" w:rsidRPr="00AF33AE" w:rsidRDefault="005178B0" w:rsidP="00D95D35">
      <w:pPr>
        <w:spacing w:line="0" w:lineRule="atLeast"/>
        <w:jc w:val="both"/>
      </w:pPr>
      <w:bookmarkStart w:id="0" w:name="_Hlk188362381"/>
      <w:bookmarkEnd w:id="0"/>
    </w:p>
    <w:p w14:paraId="1EA30800" w14:textId="77777777" w:rsidR="00BB1E26" w:rsidRPr="00AF33AE" w:rsidRDefault="00BB1E26" w:rsidP="00D95D35">
      <w:pPr>
        <w:spacing w:line="0" w:lineRule="atLeast"/>
        <w:jc w:val="both"/>
        <w:rPr>
          <w:color w:val="FF0000"/>
        </w:rPr>
      </w:pPr>
    </w:p>
    <w:p w14:paraId="087EEB4C" w14:textId="1337B57F" w:rsidR="0045033D" w:rsidRPr="000213F7" w:rsidRDefault="0045033D" w:rsidP="0045033D">
      <w:pPr>
        <w:tabs>
          <w:tab w:val="left" w:pos="993"/>
        </w:tabs>
        <w:spacing w:line="0" w:lineRule="atLeast"/>
        <w:jc w:val="both"/>
        <w:rPr>
          <w:highlight w:val="yellow"/>
        </w:rPr>
      </w:pPr>
      <w:r w:rsidRPr="0069165E">
        <w:t>Datum:</w:t>
      </w:r>
      <w:r w:rsidRPr="00AB7CFB">
        <w:rPr>
          <w:color w:val="FF0000"/>
        </w:rPr>
        <w:t xml:space="preserve">   </w:t>
      </w:r>
      <w:r w:rsidR="00745002" w:rsidRPr="0095163F">
        <w:t>1</w:t>
      </w:r>
      <w:r w:rsidR="00E65990">
        <w:t>7</w:t>
      </w:r>
      <w:r w:rsidRPr="0095163F">
        <w:t xml:space="preserve">. </w:t>
      </w:r>
      <w:r w:rsidR="000213F7" w:rsidRPr="0095163F">
        <w:t>2</w:t>
      </w:r>
      <w:r w:rsidRPr="0095163F">
        <w:t>. 202</w:t>
      </w:r>
      <w:r w:rsidR="000C6091" w:rsidRPr="0095163F">
        <w:t>5</w:t>
      </w:r>
    </w:p>
    <w:p w14:paraId="34798605" w14:textId="4873DFDD" w:rsidR="00BB1E26" w:rsidRPr="0010709F" w:rsidRDefault="00152883" w:rsidP="00D95D35">
      <w:pPr>
        <w:tabs>
          <w:tab w:val="left" w:pos="993"/>
        </w:tabs>
        <w:spacing w:line="0" w:lineRule="atLeast"/>
        <w:jc w:val="both"/>
      </w:pPr>
      <w:r w:rsidRPr="00521268">
        <w:t>Številka:</w:t>
      </w:r>
      <w:r w:rsidR="00B821CB" w:rsidRPr="00521268">
        <w:t xml:space="preserve"> </w:t>
      </w:r>
      <w:r w:rsidR="00521268" w:rsidRPr="00521268">
        <w:t>430-</w:t>
      </w:r>
      <w:r w:rsidR="000C6091">
        <w:t>31</w:t>
      </w:r>
      <w:r w:rsidR="00521268" w:rsidRPr="0010709F">
        <w:t>/20</w:t>
      </w:r>
      <w:r w:rsidR="00AB7CFB" w:rsidRPr="0010709F">
        <w:t>2</w:t>
      </w:r>
      <w:r w:rsidR="000C6091">
        <w:t>5-3130-</w:t>
      </w:r>
      <w:r w:rsidR="002F3AE5">
        <w:t>11</w:t>
      </w:r>
    </w:p>
    <w:p w14:paraId="35173539" w14:textId="217A7D21" w:rsidR="00BB1E26" w:rsidRPr="0045033D" w:rsidRDefault="0045033D" w:rsidP="00D95D35">
      <w:pPr>
        <w:tabs>
          <w:tab w:val="left" w:pos="3480"/>
        </w:tabs>
        <w:spacing w:line="0" w:lineRule="atLeast"/>
        <w:jc w:val="both"/>
      </w:pPr>
      <w:r w:rsidRPr="0045033D">
        <w:t>Oznaka JN: OD</w:t>
      </w:r>
      <w:r w:rsidR="000C6091">
        <w:t>LIN</w:t>
      </w:r>
      <w:r w:rsidRPr="0045033D">
        <w:t>-</w:t>
      </w:r>
      <w:r w:rsidR="000C6091">
        <w:t>4</w:t>
      </w:r>
      <w:r w:rsidRPr="0045033D">
        <w:t>/202</w:t>
      </w:r>
      <w:r w:rsidR="000C6091">
        <w:t>5</w:t>
      </w:r>
    </w:p>
    <w:p w14:paraId="7BB116AC" w14:textId="44E4AFB4" w:rsidR="00BB1E26" w:rsidRPr="00AF33AE" w:rsidRDefault="00BB1E26" w:rsidP="00D95D35">
      <w:pPr>
        <w:spacing w:line="0" w:lineRule="atLeast"/>
        <w:jc w:val="both"/>
      </w:pPr>
    </w:p>
    <w:p w14:paraId="53BFD000" w14:textId="77777777" w:rsidR="00BB1E26" w:rsidRPr="00AF33AE" w:rsidRDefault="00BB1E26" w:rsidP="00D95D35">
      <w:pPr>
        <w:spacing w:line="0" w:lineRule="atLeast"/>
        <w:jc w:val="both"/>
      </w:pPr>
    </w:p>
    <w:p w14:paraId="009B723C" w14:textId="77777777" w:rsidR="00990C82" w:rsidRPr="00AF33AE" w:rsidRDefault="00990C82" w:rsidP="00D95D35">
      <w:pPr>
        <w:spacing w:line="0" w:lineRule="atLeast"/>
        <w:jc w:val="both"/>
        <w:rPr>
          <w:b/>
          <w:sz w:val="52"/>
          <w:szCs w:val="52"/>
        </w:rPr>
      </w:pPr>
    </w:p>
    <w:p w14:paraId="2B80F710" w14:textId="0D92E17B" w:rsidR="00021B1B" w:rsidRDefault="00021B1B" w:rsidP="00D95D35">
      <w:pPr>
        <w:spacing w:line="0" w:lineRule="atLeast"/>
        <w:jc w:val="both"/>
        <w:rPr>
          <w:b/>
          <w:sz w:val="52"/>
          <w:szCs w:val="52"/>
        </w:rPr>
      </w:pPr>
    </w:p>
    <w:p w14:paraId="321D14D9" w14:textId="5969B52A" w:rsidR="00021B1B" w:rsidRDefault="00021B1B" w:rsidP="00021B1B">
      <w:pPr>
        <w:spacing w:line="260" w:lineRule="atLeast"/>
        <w:jc w:val="center"/>
        <w:rPr>
          <w:b/>
          <w:sz w:val="52"/>
          <w:szCs w:val="52"/>
        </w:rPr>
      </w:pPr>
      <w:r w:rsidRPr="003F32A4">
        <w:rPr>
          <w:b/>
          <w:sz w:val="52"/>
          <w:szCs w:val="52"/>
        </w:rPr>
        <w:t>NAVODIL</w:t>
      </w:r>
      <w:r w:rsidR="0045033D">
        <w:rPr>
          <w:b/>
          <w:sz w:val="52"/>
          <w:szCs w:val="52"/>
        </w:rPr>
        <w:t>A</w:t>
      </w:r>
      <w:r w:rsidRPr="003F32A4">
        <w:rPr>
          <w:b/>
          <w:sz w:val="52"/>
          <w:szCs w:val="52"/>
        </w:rPr>
        <w:t xml:space="preserve"> GOSPODARSKIM SUBJEKTOM ZA PRIPRAVO PONUDBE </w:t>
      </w:r>
      <w:r>
        <w:rPr>
          <w:b/>
          <w:sz w:val="52"/>
          <w:szCs w:val="52"/>
        </w:rPr>
        <w:t>ZA</w:t>
      </w:r>
      <w:r w:rsidRPr="00446B1C">
        <w:rPr>
          <w:b/>
          <w:sz w:val="52"/>
          <w:szCs w:val="52"/>
        </w:rPr>
        <w:t xml:space="preserve"> </w:t>
      </w:r>
      <w:r>
        <w:rPr>
          <w:b/>
          <w:sz w:val="52"/>
          <w:szCs w:val="52"/>
        </w:rPr>
        <w:t>JAVNO NAROČILO</w:t>
      </w:r>
    </w:p>
    <w:p w14:paraId="20B59483" w14:textId="77777777" w:rsidR="00021B1B" w:rsidRDefault="00021B1B" w:rsidP="00021B1B">
      <w:pPr>
        <w:spacing w:line="260" w:lineRule="atLeast"/>
        <w:jc w:val="center"/>
        <w:rPr>
          <w:b/>
          <w:sz w:val="52"/>
          <w:szCs w:val="52"/>
        </w:rPr>
      </w:pPr>
      <w:r w:rsidRPr="00446B1C">
        <w:rPr>
          <w:b/>
          <w:sz w:val="52"/>
          <w:szCs w:val="52"/>
        </w:rPr>
        <w:t xml:space="preserve">PO </w:t>
      </w:r>
      <w:r>
        <w:rPr>
          <w:b/>
          <w:sz w:val="52"/>
          <w:szCs w:val="52"/>
        </w:rPr>
        <w:t xml:space="preserve">ODPRTEM </w:t>
      </w:r>
      <w:r w:rsidRPr="00446B1C">
        <w:rPr>
          <w:b/>
          <w:sz w:val="52"/>
          <w:szCs w:val="52"/>
        </w:rPr>
        <w:t>POSTOPKU</w:t>
      </w:r>
    </w:p>
    <w:p w14:paraId="710F2A99" w14:textId="77777777" w:rsidR="00021B1B" w:rsidRDefault="00021B1B" w:rsidP="00021B1B">
      <w:pPr>
        <w:spacing w:line="260" w:lineRule="atLeast"/>
        <w:jc w:val="center"/>
        <w:rPr>
          <w:b/>
          <w:sz w:val="52"/>
          <w:szCs w:val="52"/>
        </w:rPr>
      </w:pPr>
      <w:r w:rsidRPr="00446B1C">
        <w:rPr>
          <w:b/>
          <w:sz w:val="52"/>
          <w:szCs w:val="52"/>
        </w:rPr>
        <w:t>Z OZNAKO</w:t>
      </w:r>
      <w:r>
        <w:rPr>
          <w:b/>
          <w:sz w:val="52"/>
          <w:szCs w:val="52"/>
        </w:rPr>
        <w:t xml:space="preserve"> </w:t>
      </w:r>
    </w:p>
    <w:p w14:paraId="6DE21495" w14:textId="77777777" w:rsidR="00021B1B" w:rsidRDefault="00021B1B" w:rsidP="00021B1B">
      <w:pPr>
        <w:spacing w:line="260" w:lineRule="atLeast"/>
        <w:jc w:val="center"/>
        <w:rPr>
          <w:b/>
          <w:sz w:val="52"/>
          <w:szCs w:val="52"/>
        </w:rPr>
      </w:pPr>
    </w:p>
    <w:p w14:paraId="153C92A4" w14:textId="0784CDFD" w:rsidR="00021B1B" w:rsidRPr="00446B1C" w:rsidRDefault="00021B1B" w:rsidP="00021B1B">
      <w:pPr>
        <w:spacing w:line="260" w:lineRule="atLeast"/>
        <w:jc w:val="center"/>
        <w:rPr>
          <w:sz w:val="52"/>
          <w:szCs w:val="52"/>
        </w:rPr>
      </w:pPr>
      <w:r>
        <w:rPr>
          <w:b/>
          <w:sz w:val="52"/>
          <w:szCs w:val="52"/>
        </w:rPr>
        <w:t>OD</w:t>
      </w:r>
      <w:r w:rsidR="000C6091">
        <w:rPr>
          <w:b/>
          <w:sz w:val="52"/>
          <w:szCs w:val="52"/>
        </w:rPr>
        <w:t>LIN</w:t>
      </w:r>
      <w:r>
        <w:rPr>
          <w:b/>
          <w:sz w:val="52"/>
          <w:szCs w:val="52"/>
        </w:rPr>
        <w:t>-</w:t>
      </w:r>
      <w:r w:rsidR="000C6091">
        <w:rPr>
          <w:b/>
          <w:sz w:val="52"/>
          <w:szCs w:val="52"/>
        </w:rPr>
        <w:t>4</w:t>
      </w:r>
      <w:r>
        <w:rPr>
          <w:b/>
          <w:sz w:val="52"/>
          <w:szCs w:val="52"/>
        </w:rPr>
        <w:t>/20</w:t>
      </w:r>
      <w:r w:rsidR="00AB7CFB">
        <w:rPr>
          <w:b/>
          <w:sz w:val="52"/>
          <w:szCs w:val="52"/>
        </w:rPr>
        <w:t>2</w:t>
      </w:r>
      <w:r w:rsidR="000C6091">
        <w:rPr>
          <w:b/>
          <w:sz w:val="52"/>
          <w:szCs w:val="52"/>
        </w:rPr>
        <w:t>5</w:t>
      </w:r>
    </w:p>
    <w:p w14:paraId="4FD25074" w14:textId="77777777" w:rsidR="00021B1B" w:rsidRDefault="00021B1B" w:rsidP="00021B1B">
      <w:pPr>
        <w:spacing w:line="260" w:lineRule="atLeast"/>
        <w:jc w:val="both"/>
      </w:pPr>
    </w:p>
    <w:p w14:paraId="56E0D5CB" w14:textId="0A76A9BC" w:rsidR="00021B1B" w:rsidRDefault="00021B1B" w:rsidP="00D95D35">
      <w:pPr>
        <w:spacing w:line="0" w:lineRule="atLeast"/>
        <w:jc w:val="both"/>
        <w:rPr>
          <w:b/>
          <w:sz w:val="52"/>
          <w:szCs w:val="52"/>
        </w:rPr>
      </w:pPr>
    </w:p>
    <w:p w14:paraId="055A54BC" w14:textId="7571760D" w:rsidR="00021B1B" w:rsidRDefault="00021B1B" w:rsidP="00D95D35">
      <w:pPr>
        <w:spacing w:line="0" w:lineRule="atLeast"/>
        <w:jc w:val="both"/>
        <w:rPr>
          <w:b/>
          <w:sz w:val="52"/>
          <w:szCs w:val="52"/>
        </w:rPr>
      </w:pPr>
    </w:p>
    <w:p w14:paraId="1CCAD50C" w14:textId="2C5BFECF" w:rsidR="00021B1B" w:rsidRDefault="00021B1B" w:rsidP="00D95D35">
      <w:pPr>
        <w:spacing w:line="0" w:lineRule="atLeast"/>
        <w:jc w:val="both"/>
        <w:rPr>
          <w:b/>
          <w:sz w:val="52"/>
          <w:szCs w:val="52"/>
        </w:rPr>
      </w:pPr>
    </w:p>
    <w:p w14:paraId="604B0FAF" w14:textId="3AA5872A" w:rsidR="00021B1B" w:rsidRDefault="00021B1B" w:rsidP="00D95D35">
      <w:pPr>
        <w:spacing w:line="0" w:lineRule="atLeast"/>
        <w:jc w:val="both"/>
        <w:rPr>
          <w:b/>
          <w:sz w:val="52"/>
          <w:szCs w:val="52"/>
        </w:rPr>
      </w:pPr>
    </w:p>
    <w:p w14:paraId="7B3F20E2" w14:textId="3FDD7B02" w:rsidR="00021B1B" w:rsidRDefault="00021B1B" w:rsidP="00D95D35">
      <w:pPr>
        <w:spacing w:line="0" w:lineRule="atLeast"/>
        <w:jc w:val="both"/>
        <w:rPr>
          <w:b/>
          <w:sz w:val="52"/>
          <w:szCs w:val="52"/>
        </w:rPr>
      </w:pPr>
    </w:p>
    <w:p w14:paraId="2EC4CDC6" w14:textId="4F16FACC" w:rsidR="00021B1B" w:rsidRDefault="00021B1B" w:rsidP="00D95D35">
      <w:pPr>
        <w:spacing w:line="0" w:lineRule="atLeast"/>
        <w:jc w:val="both"/>
        <w:rPr>
          <w:b/>
          <w:sz w:val="52"/>
          <w:szCs w:val="52"/>
        </w:rPr>
      </w:pPr>
    </w:p>
    <w:p w14:paraId="3FA04418" w14:textId="02611A59" w:rsidR="00021B1B" w:rsidRDefault="00021B1B" w:rsidP="00D95D35">
      <w:pPr>
        <w:spacing w:line="0" w:lineRule="atLeast"/>
        <w:jc w:val="both"/>
        <w:rPr>
          <w:b/>
          <w:sz w:val="52"/>
          <w:szCs w:val="52"/>
        </w:rPr>
      </w:pPr>
    </w:p>
    <w:p w14:paraId="623C82B3" w14:textId="466EF9FA" w:rsidR="00021B1B" w:rsidRDefault="00021B1B" w:rsidP="00D95D35">
      <w:pPr>
        <w:spacing w:line="0" w:lineRule="atLeast"/>
        <w:jc w:val="both"/>
        <w:rPr>
          <w:b/>
          <w:sz w:val="52"/>
          <w:szCs w:val="52"/>
        </w:rPr>
      </w:pPr>
    </w:p>
    <w:p w14:paraId="5E310CF7" w14:textId="2E40D5F3" w:rsidR="00D65E75" w:rsidRPr="00876748" w:rsidRDefault="009B3F0C" w:rsidP="00D95D35">
      <w:pPr>
        <w:pStyle w:val="NaslovTOC"/>
        <w:spacing w:before="0" w:line="0" w:lineRule="atLeast"/>
        <w:jc w:val="both"/>
        <w:rPr>
          <w:rFonts w:ascii="Arial" w:hAnsi="Arial" w:cs="Arial"/>
          <w:color w:val="auto"/>
          <w:sz w:val="20"/>
          <w:szCs w:val="20"/>
        </w:rPr>
      </w:pPr>
      <w:bookmarkStart w:id="1" w:name="_Toc336851729"/>
      <w:r w:rsidRPr="00876748">
        <w:rPr>
          <w:rFonts w:ascii="Arial" w:hAnsi="Arial" w:cs="Arial"/>
          <w:color w:val="auto"/>
          <w:sz w:val="20"/>
          <w:szCs w:val="20"/>
        </w:rPr>
        <w:lastRenderedPageBreak/>
        <w:t>KAZALO</w:t>
      </w:r>
    </w:p>
    <w:p w14:paraId="085C965C" w14:textId="77777777" w:rsidR="00055305" w:rsidRPr="00876748" w:rsidRDefault="00055305" w:rsidP="00055305">
      <w:pPr>
        <w:rPr>
          <w:rFonts w:cs="Arial"/>
          <w:szCs w:val="20"/>
        </w:rPr>
      </w:pPr>
    </w:p>
    <w:p w14:paraId="37ECEDDB" w14:textId="765FC8DA" w:rsidR="00E22D3E" w:rsidRPr="008C54B9" w:rsidRDefault="009B3F0C"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r w:rsidRPr="00876748">
        <w:rPr>
          <w:rFonts w:ascii="Arial" w:hAnsi="Arial" w:cs="Arial"/>
          <w:b w:val="0"/>
          <w:sz w:val="20"/>
        </w:rPr>
        <w:fldChar w:fldCharType="begin"/>
      </w:r>
      <w:r w:rsidRPr="00876748">
        <w:rPr>
          <w:rFonts w:ascii="Arial" w:hAnsi="Arial" w:cs="Arial"/>
          <w:b w:val="0"/>
          <w:sz w:val="20"/>
        </w:rPr>
        <w:instrText xml:space="preserve"> TOC \o "1-5" \h \z \u </w:instrText>
      </w:r>
      <w:r w:rsidRPr="00876748">
        <w:rPr>
          <w:rFonts w:ascii="Arial" w:hAnsi="Arial" w:cs="Arial"/>
          <w:b w:val="0"/>
          <w:sz w:val="20"/>
        </w:rPr>
        <w:fldChar w:fldCharType="separate"/>
      </w:r>
      <w:hyperlink w:anchor="_Toc188367070" w:history="1">
        <w:r w:rsidR="00E22D3E" w:rsidRPr="008C54B9">
          <w:rPr>
            <w:rStyle w:val="Hiperpovezava"/>
            <w:rFonts w:ascii="Arial" w:hAnsi="Arial" w:cs="Arial"/>
            <w:b w:val="0"/>
            <w:bCs w:val="0"/>
            <w:noProof/>
            <w:sz w:val="20"/>
          </w:rPr>
          <w:t>1.</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NAROČNIK</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_Toc188367070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3</w:t>
        </w:r>
        <w:r w:rsidR="00E22D3E" w:rsidRPr="008C54B9">
          <w:rPr>
            <w:rFonts w:ascii="Arial" w:hAnsi="Arial" w:cs="Arial"/>
            <w:b w:val="0"/>
            <w:bCs w:val="0"/>
            <w:noProof/>
            <w:webHidden/>
            <w:sz w:val="20"/>
          </w:rPr>
          <w:fldChar w:fldCharType="end"/>
        </w:r>
      </w:hyperlink>
    </w:p>
    <w:p w14:paraId="176DB38B" w14:textId="60D71D12"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71" w:history="1">
        <w:r w:rsidR="00E22D3E" w:rsidRPr="008C54B9">
          <w:rPr>
            <w:rStyle w:val="Hiperpovezava"/>
            <w:rFonts w:ascii="Arial" w:hAnsi="Arial" w:cs="Arial"/>
            <w:b w:val="0"/>
            <w:bCs w:val="0"/>
            <w:noProof/>
            <w:sz w:val="20"/>
          </w:rPr>
          <w:t>2.</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OZNAKA IN PREDMET JAVNEGA NAROČILA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_Toc188367071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3</w:t>
        </w:r>
        <w:r w:rsidR="00E22D3E" w:rsidRPr="008C54B9">
          <w:rPr>
            <w:rFonts w:ascii="Arial" w:hAnsi="Arial" w:cs="Arial"/>
            <w:b w:val="0"/>
            <w:bCs w:val="0"/>
            <w:noProof/>
            <w:webHidden/>
            <w:sz w:val="20"/>
          </w:rPr>
          <w:fldChar w:fldCharType="end"/>
        </w:r>
      </w:hyperlink>
    </w:p>
    <w:p w14:paraId="668D8BD3" w14:textId="483C1989"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72" w:history="1">
        <w:r w:rsidR="00E22D3E" w:rsidRPr="008C54B9">
          <w:rPr>
            <w:rStyle w:val="Hiperpovezava"/>
            <w:rFonts w:ascii="Arial" w:hAnsi="Arial" w:cs="Arial"/>
            <w:b w:val="0"/>
            <w:bCs w:val="0"/>
            <w:noProof/>
            <w:sz w:val="20"/>
          </w:rPr>
          <w:t>3.</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NAČIN ODDAJE JAVNEGA NAROČILA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_Toc188367072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3</w:t>
        </w:r>
        <w:r w:rsidR="00E22D3E" w:rsidRPr="008C54B9">
          <w:rPr>
            <w:rFonts w:ascii="Arial" w:hAnsi="Arial" w:cs="Arial"/>
            <w:b w:val="0"/>
            <w:bCs w:val="0"/>
            <w:noProof/>
            <w:webHidden/>
            <w:sz w:val="20"/>
          </w:rPr>
          <w:fldChar w:fldCharType="end"/>
        </w:r>
      </w:hyperlink>
    </w:p>
    <w:p w14:paraId="5F39FD8F" w14:textId="3E94780A"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73" w:history="1">
        <w:r w:rsidR="00E22D3E" w:rsidRPr="008C54B9">
          <w:rPr>
            <w:rStyle w:val="Hiperpovezava"/>
            <w:rFonts w:ascii="Arial" w:hAnsi="Arial" w:cs="Arial"/>
            <w:b w:val="0"/>
            <w:bCs w:val="0"/>
            <w:noProof/>
            <w:sz w:val="20"/>
          </w:rPr>
          <w:t>4.</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ROK IN NAČIN PREDLOŽITVE PONUDBE</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_Toc188367073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3</w:t>
        </w:r>
        <w:r w:rsidR="00E22D3E" w:rsidRPr="008C54B9">
          <w:rPr>
            <w:rFonts w:ascii="Arial" w:hAnsi="Arial" w:cs="Arial"/>
            <w:b w:val="0"/>
            <w:bCs w:val="0"/>
            <w:noProof/>
            <w:webHidden/>
            <w:sz w:val="20"/>
          </w:rPr>
          <w:fldChar w:fldCharType="end"/>
        </w:r>
      </w:hyperlink>
    </w:p>
    <w:p w14:paraId="4EC143F8" w14:textId="3DCA99BF"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74" w:history="1">
        <w:r w:rsidR="00E22D3E" w:rsidRPr="008C54B9">
          <w:rPr>
            <w:rStyle w:val="Hiperpovezava"/>
            <w:rFonts w:ascii="Arial" w:hAnsi="Arial" w:cs="Arial"/>
            <w:b w:val="0"/>
            <w:bCs w:val="0"/>
            <w:noProof/>
            <w:sz w:val="20"/>
          </w:rPr>
          <w:t>5.</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INFORMACIJE V ZVEZI Z ODPIRANJEM PONUDB</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_Toc188367074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4</w:t>
        </w:r>
        <w:r w:rsidR="00E22D3E" w:rsidRPr="008C54B9">
          <w:rPr>
            <w:rFonts w:ascii="Arial" w:hAnsi="Arial" w:cs="Arial"/>
            <w:b w:val="0"/>
            <w:bCs w:val="0"/>
            <w:noProof/>
            <w:webHidden/>
            <w:sz w:val="20"/>
          </w:rPr>
          <w:fldChar w:fldCharType="end"/>
        </w:r>
      </w:hyperlink>
    </w:p>
    <w:p w14:paraId="675965F2" w14:textId="337B45CB"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75" w:history="1">
        <w:r w:rsidR="00E22D3E" w:rsidRPr="008C54B9">
          <w:rPr>
            <w:rStyle w:val="Hiperpovezava"/>
            <w:rFonts w:ascii="Arial" w:hAnsi="Arial" w:cs="Arial"/>
            <w:b w:val="0"/>
            <w:bCs w:val="0"/>
            <w:noProof/>
            <w:sz w:val="20"/>
          </w:rPr>
          <w:t>6.</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PRAVNA PODLAGA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_Toc188367075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4</w:t>
        </w:r>
        <w:r w:rsidR="00E22D3E" w:rsidRPr="008C54B9">
          <w:rPr>
            <w:rFonts w:ascii="Arial" w:hAnsi="Arial" w:cs="Arial"/>
            <w:b w:val="0"/>
            <w:bCs w:val="0"/>
            <w:noProof/>
            <w:webHidden/>
            <w:sz w:val="20"/>
          </w:rPr>
          <w:fldChar w:fldCharType="end"/>
        </w:r>
      </w:hyperlink>
    </w:p>
    <w:p w14:paraId="6BA8E17C" w14:textId="5C9C5D57" w:rsidR="00E22D3E" w:rsidRPr="008C54B9" w:rsidRDefault="00AB2AFB" w:rsidP="000213F7">
      <w:pPr>
        <w:pStyle w:val="Kazalovsebine1"/>
        <w:tabs>
          <w:tab w:val="left" w:pos="400"/>
          <w:tab w:val="right" w:leader="dot" w:pos="9062"/>
        </w:tabs>
        <w:spacing w:before="0" w:after="0" w:line="260" w:lineRule="exact"/>
        <w:ind w:left="400" w:hanging="400"/>
        <w:rPr>
          <w:rFonts w:ascii="Arial" w:eastAsiaTheme="minorEastAsia" w:hAnsi="Arial" w:cs="Arial"/>
          <w:b w:val="0"/>
          <w:bCs w:val="0"/>
          <w:caps w:val="0"/>
          <w:noProof/>
          <w:kern w:val="2"/>
          <w:sz w:val="20"/>
          <w:lang w:eastAsia="sl-SI"/>
          <w14:ligatures w14:val="standardContextual"/>
        </w:rPr>
      </w:pPr>
      <w:hyperlink w:anchor="_Toc188367076" w:history="1">
        <w:r w:rsidR="00E22D3E" w:rsidRPr="008C54B9">
          <w:rPr>
            <w:rStyle w:val="Hiperpovezava"/>
            <w:rFonts w:ascii="Arial" w:hAnsi="Arial" w:cs="Arial"/>
            <w:b w:val="0"/>
            <w:bCs w:val="0"/>
            <w:noProof/>
            <w:sz w:val="20"/>
          </w:rPr>
          <w:t>7.</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 xml:space="preserve">TEMELJNA PRAVILA ZA DOSTOP, OBVESTILA IN POJASNILA V ZVEZI Z DOKUMENTACIJO </w:t>
        </w:r>
        <w:r w:rsidR="000213F7" w:rsidRPr="008C54B9">
          <w:rPr>
            <w:rStyle w:val="Hiperpovezava"/>
            <w:rFonts w:ascii="Arial" w:hAnsi="Arial" w:cs="Arial"/>
            <w:b w:val="0"/>
            <w:bCs w:val="0"/>
            <w:noProof/>
            <w:sz w:val="20"/>
          </w:rPr>
          <w:t xml:space="preserve"> </w:t>
        </w:r>
        <w:r w:rsidR="00E22D3E" w:rsidRPr="008C54B9">
          <w:rPr>
            <w:rStyle w:val="Hiperpovezava"/>
            <w:rFonts w:ascii="Arial" w:hAnsi="Arial" w:cs="Arial"/>
            <w:b w:val="0"/>
            <w:bCs w:val="0"/>
            <w:noProof/>
            <w:sz w:val="20"/>
          </w:rPr>
          <w:t>V ZVEZI Z ODDAJO JAVNEGA NAROČILA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_Toc188367076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4</w:t>
        </w:r>
        <w:r w:rsidR="00E22D3E" w:rsidRPr="008C54B9">
          <w:rPr>
            <w:rFonts w:ascii="Arial" w:hAnsi="Arial" w:cs="Arial"/>
            <w:b w:val="0"/>
            <w:bCs w:val="0"/>
            <w:noProof/>
            <w:webHidden/>
            <w:sz w:val="20"/>
          </w:rPr>
          <w:fldChar w:fldCharType="end"/>
        </w:r>
      </w:hyperlink>
    </w:p>
    <w:p w14:paraId="48DF3374" w14:textId="4BF90525"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77" w:history="1">
        <w:r w:rsidR="00E22D3E" w:rsidRPr="008C54B9">
          <w:rPr>
            <w:rStyle w:val="Hiperpovezava"/>
            <w:rFonts w:ascii="Arial" w:hAnsi="Arial" w:cs="Arial"/>
            <w:noProof/>
          </w:rPr>
          <w:t>7.1</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Dostop do dokumentacije v zvezi z oddajo javnega naročila</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_Toc188367077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4</w:t>
        </w:r>
        <w:r w:rsidR="00E22D3E" w:rsidRPr="008C54B9">
          <w:rPr>
            <w:rFonts w:ascii="Arial" w:hAnsi="Arial" w:cs="Arial"/>
            <w:noProof/>
            <w:webHidden/>
          </w:rPr>
          <w:fldChar w:fldCharType="end"/>
        </w:r>
      </w:hyperlink>
    </w:p>
    <w:p w14:paraId="35C5C813" w14:textId="7E2EE41C"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78" w:history="1">
        <w:r w:rsidR="00E22D3E" w:rsidRPr="008C54B9">
          <w:rPr>
            <w:rStyle w:val="Hiperpovezava"/>
            <w:rFonts w:ascii="Arial" w:hAnsi="Arial" w:cs="Arial"/>
            <w:noProof/>
          </w:rPr>
          <w:t>7.2</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Obvestila in pojasnila v zvezi z dokumentacijo za oddajo javnega naročila</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_Toc188367078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4</w:t>
        </w:r>
        <w:r w:rsidR="00E22D3E" w:rsidRPr="008C54B9">
          <w:rPr>
            <w:rFonts w:ascii="Arial" w:hAnsi="Arial" w:cs="Arial"/>
            <w:noProof/>
            <w:webHidden/>
          </w:rPr>
          <w:fldChar w:fldCharType="end"/>
        </w:r>
      </w:hyperlink>
    </w:p>
    <w:p w14:paraId="7F99600F" w14:textId="02B94BD2"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79" w:history="1">
        <w:r w:rsidR="00E22D3E" w:rsidRPr="008C54B9">
          <w:rPr>
            <w:rStyle w:val="Hiperpovezava"/>
            <w:rFonts w:ascii="Arial" w:hAnsi="Arial" w:cs="Arial"/>
            <w:noProof/>
          </w:rPr>
          <w:t>7.3</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Zeleno javno naročanje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_Toc188367079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5</w:t>
        </w:r>
        <w:r w:rsidR="00E22D3E" w:rsidRPr="008C54B9">
          <w:rPr>
            <w:rFonts w:ascii="Arial" w:hAnsi="Arial" w:cs="Arial"/>
            <w:noProof/>
            <w:webHidden/>
          </w:rPr>
          <w:fldChar w:fldCharType="end"/>
        </w:r>
      </w:hyperlink>
    </w:p>
    <w:p w14:paraId="3A071384" w14:textId="30DEBFA0"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80" w:history="1">
        <w:r w:rsidR="00E22D3E" w:rsidRPr="008C54B9">
          <w:rPr>
            <w:rStyle w:val="Hiperpovezava"/>
            <w:rFonts w:ascii="Arial" w:hAnsi="Arial" w:cs="Arial"/>
            <w:noProof/>
          </w:rPr>
          <w:t>7.4</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Ogled lokacije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_Toc188367080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5</w:t>
        </w:r>
        <w:r w:rsidR="00E22D3E" w:rsidRPr="008C54B9">
          <w:rPr>
            <w:rFonts w:ascii="Arial" w:hAnsi="Arial" w:cs="Arial"/>
            <w:noProof/>
            <w:webHidden/>
          </w:rPr>
          <w:fldChar w:fldCharType="end"/>
        </w:r>
      </w:hyperlink>
    </w:p>
    <w:p w14:paraId="3C84705E" w14:textId="1A237B54"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81" w:history="1">
        <w:r w:rsidR="00E22D3E" w:rsidRPr="008C54B9">
          <w:rPr>
            <w:rStyle w:val="Hiperpovezava"/>
            <w:rFonts w:ascii="Arial" w:hAnsi="Arial" w:cs="Arial"/>
            <w:b w:val="0"/>
            <w:bCs w:val="0"/>
            <w:noProof/>
            <w:sz w:val="20"/>
          </w:rPr>
          <w:t>8.</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SESTAVA DOKUMENTACIJE</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_Toc188367081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5</w:t>
        </w:r>
        <w:r w:rsidR="00E22D3E" w:rsidRPr="008C54B9">
          <w:rPr>
            <w:rFonts w:ascii="Arial" w:hAnsi="Arial" w:cs="Arial"/>
            <w:b w:val="0"/>
            <w:bCs w:val="0"/>
            <w:noProof/>
            <w:webHidden/>
            <w:sz w:val="20"/>
          </w:rPr>
          <w:fldChar w:fldCharType="end"/>
        </w:r>
      </w:hyperlink>
    </w:p>
    <w:p w14:paraId="3FD78F94" w14:textId="595E54CD" w:rsidR="00E22D3E" w:rsidRPr="008C54B9" w:rsidRDefault="00AB2AFB" w:rsidP="00E22D3E">
      <w:pPr>
        <w:pStyle w:val="Kazalovsebine1"/>
        <w:tabs>
          <w:tab w:val="left" w:pos="4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82" w:history="1">
        <w:r w:rsidR="00E22D3E" w:rsidRPr="008C54B9">
          <w:rPr>
            <w:rStyle w:val="Hiperpovezava"/>
            <w:rFonts w:ascii="Arial" w:hAnsi="Arial" w:cs="Arial"/>
            <w:b w:val="0"/>
            <w:bCs w:val="0"/>
            <w:noProof/>
            <w:sz w:val="20"/>
          </w:rPr>
          <w:t>9.</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UGOTAVLJANJE SPOSOBNOSTI</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_Toc188367082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5</w:t>
        </w:r>
        <w:r w:rsidR="00E22D3E" w:rsidRPr="008C54B9">
          <w:rPr>
            <w:rFonts w:ascii="Arial" w:hAnsi="Arial" w:cs="Arial"/>
            <w:b w:val="0"/>
            <w:bCs w:val="0"/>
            <w:noProof/>
            <w:webHidden/>
            <w:sz w:val="20"/>
          </w:rPr>
          <w:fldChar w:fldCharType="end"/>
        </w:r>
      </w:hyperlink>
    </w:p>
    <w:p w14:paraId="4BABFAE7" w14:textId="6FF6F767"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83" w:history="1">
        <w:r w:rsidR="00E22D3E" w:rsidRPr="008C54B9">
          <w:rPr>
            <w:rStyle w:val="Hiperpovezava"/>
            <w:rFonts w:ascii="Arial" w:hAnsi="Arial" w:cs="Arial"/>
            <w:noProof/>
          </w:rPr>
          <w:t>9.1</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Ugotavljanje sposobnosti za sodelovanje v postopku oddaje javnega naročila in dokazila</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_Toc188367083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5</w:t>
        </w:r>
        <w:r w:rsidR="00E22D3E" w:rsidRPr="008C54B9">
          <w:rPr>
            <w:rFonts w:ascii="Arial" w:hAnsi="Arial" w:cs="Arial"/>
            <w:noProof/>
            <w:webHidden/>
          </w:rPr>
          <w:fldChar w:fldCharType="end"/>
        </w:r>
      </w:hyperlink>
    </w:p>
    <w:p w14:paraId="1FC55D77" w14:textId="1C2CF099"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84" w:history="1">
        <w:r w:rsidR="00E22D3E" w:rsidRPr="008C54B9">
          <w:rPr>
            <w:rStyle w:val="Hiperpovezava"/>
            <w:rFonts w:ascii="Arial" w:hAnsi="Arial" w:cs="Arial"/>
            <w:noProof/>
          </w:rPr>
          <w:t>9.1.1</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Razlogi  za izključitev</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_Toc188367084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6</w:t>
        </w:r>
        <w:r w:rsidR="00E22D3E" w:rsidRPr="008C54B9">
          <w:rPr>
            <w:rFonts w:ascii="Arial" w:hAnsi="Arial" w:cs="Arial"/>
            <w:noProof/>
            <w:webHidden/>
          </w:rPr>
          <w:fldChar w:fldCharType="end"/>
        </w:r>
      </w:hyperlink>
    </w:p>
    <w:p w14:paraId="719F6722" w14:textId="7B9A4BA7"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85" w:history="1">
        <w:r w:rsidR="00E22D3E" w:rsidRPr="008C54B9">
          <w:rPr>
            <w:rStyle w:val="Hiperpovezava"/>
            <w:rFonts w:ascii="Arial" w:hAnsi="Arial" w:cs="Arial"/>
            <w:noProof/>
          </w:rPr>
          <w:t>9.1.2</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Ekonomski in finančni položaj</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_Toc188367085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8</w:t>
        </w:r>
        <w:r w:rsidR="00E22D3E" w:rsidRPr="008C54B9">
          <w:rPr>
            <w:rFonts w:ascii="Arial" w:hAnsi="Arial" w:cs="Arial"/>
            <w:noProof/>
            <w:webHidden/>
          </w:rPr>
          <w:fldChar w:fldCharType="end"/>
        </w:r>
      </w:hyperlink>
    </w:p>
    <w:p w14:paraId="0B447971" w14:textId="08426876"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86" w:history="1">
        <w:r w:rsidR="00E22D3E" w:rsidRPr="008C54B9">
          <w:rPr>
            <w:rStyle w:val="Hiperpovezava"/>
            <w:rFonts w:ascii="Arial" w:hAnsi="Arial" w:cs="Arial"/>
            <w:noProof/>
          </w:rPr>
          <w:t>9.1.3</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Tehnična sposobnost</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_Toc188367086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8</w:t>
        </w:r>
        <w:r w:rsidR="00E22D3E" w:rsidRPr="008C54B9">
          <w:rPr>
            <w:rFonts w:ascii="Arial" w:hAnsi="Arial" w:cs="Arial"/>
            <w:noProof/>
            <w:webHidden/>
          </w:rPr>
          <w:fldChar w:fldCharType="end"/>
        </w:r>
      </w:hyperlink>
    </w:p>
    <w:p w14:paraId="5CF3A1B7" w14:textId="518F080E"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87" w:history="1">
        <w:r w:rsidR="00E22D3E" w:rsidRPr="008C54B9">
          <w:rPr>
            <w:rStyle w:val="Hiperpovezava"/>
            <w:rFonts w:ascii="Arial" w:hAnsi="Arial" w:cs="Arial"/>
            <w:noProof/>
          </w:rPr>
          <w:t>9.1.4</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Kadrovski pogoji oziroma sposobnost</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_Toc188367087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9</w:t>
        </w:r>
        <w:r w:rsidR="00E22D3E" w:rsidRPr="008C54B9">
          <w:rPr>
            <w:rFonts w:ascii="Arial" w:hAnsi="Arial" w:cs="Arial"/>
            <w:noProof/>
            <w:webHidden/>
          </w:rPr>
          <w:fldChar w:fldCharType="end"/>
        </w:r>
      </w:hyperlink>
    </w:p>
    <w:p w14:paraId="098FD621" w14:textId="65619763" w:rsidR="00E22D3E" w:rsidRPr="008C54B9" w:rsidRDefault="00AB2AFB" w:rsidP="00E22D3E">
      <w:pPr>
        <w:pStyle w:val="Kazalovsebine1"/>
        <w:tabs>
          <w:tab w:val="left" w:pos="6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88" w:history="1">
        <w:r w:rsidR="00E22D3E" w:rsidRPr="008C54B9">
          <w:rPr>
            <w:rStyle w:val="Hiperpovezava"/>
            <w:rFonts w:ascii="Arial" w:hAnsi="Arial" w:cs="Arial"/>
            <w:b w:val="0"/>
            <w:bCs w:val="0"/>
            <w:noProof/>
            <w:sz w:val="20"/>
          </w:rPr>
          <w:t>10.</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merila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_Toc188367088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10</w:t>
        </w:r>
        <w:r w:rsidR="00E22D3E" w:rsidRPr="008C54B9">
          <w:rPr>
            <w:rFonts w:ascii="Arial" w:hAnsi="Arial" w:cs="Arial"/>
            <w:b w:val="0"/>
            <w:bCs w:val="0"/>
            <w:noProof/>
            <w:webHidden/>
            <w:sz w:val="20"/>
          </w:rPr>
          <w:fldChar w:fldCharType="end"/>
        </w:r>
      </w:hyperlink>
    </w:p>
    <w:p w14:paraId="6E1671FF" w14:textId="1AD91A70" w:rsidR="00E22D3E" w:rsidRPr="008C54B9" w:rsidRDefault="00AB2AFB" w:rsidP="00E22D3E">
      <w:pPr>
        <w:pStyle w:val="Kazalovsebine1"/>
        <w:tabs>
          <w:tab w:val="left" w:pos="6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089" w:history="1">
        <w:r w:rsidR="00E22D3E" w:rsidRPr="008C54B9">
          <w:rPr>
            <w:rStyle w:val="Hiperpovezava"/>
            <w:rFonts w:ascii="Arial" w:hAnsi="Arial" w:cs="Arial"/>
            <w:b w:val="0"/>
            <w:bCs w:val="0"/>
            <w:noProof/>
            <w:sz w:val="20"/>
          </w:rPr>
          <w:t>11.</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ponudba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_Toc188367089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11</w:t>
        </w:r>
        <w:r w:rsidR="00E22D3E" w:rsidRPr="008C54B9">
          <w:rPr>
            <w:rFonts w:ascii="Arial" w:hAnsi="Arial" w:cs="Arial"/>
            <w:b w:val="0"/>
            <w:bCs w:val="0"/>
            <w:noProof/>
            <w:webHidden/>
            <w:sz w:val="20"/>
          </w:rPr>
          <w:fldChar w:fldCharType="end"/>
        </w:r>
      </w:hyperlink>
    </w:p>
    <w:p w14:paraId="6E2044D0" w14:textId="090FFEA1"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90" w:history="1">
        <w:r w:rsidR="00E22D3E" w:rsidRPr="008C54B9">
          <w:rPr>
            <w:rStyle w:val="Hiperpovezava"/>
            <w:rFonts w:ascii="Arial" w:hAnsi="Arial" w:cs="Arial"/>
            <w:noProof/>
          </w:rPr>
          <w:t>11.1</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Ponudbena dokumentacija</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_Toc188367090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11</w:t>
        </w:r>
        <w:r w:rsidR="00E22D3E" w:rsidRPr="008C54B9">
          <w:rPr>
            <w:rFonts w:ascii="Arial" w:hAnsi="Arial" w:cs="Arial"/>
            <w:noProof/>
            <w:webHidden/>
          </w:rPr>
          <w:fldChar w:fldCharType="end"/>
        </w:r>
      </w:hyperlink>
    </w:p>
    <w:p w14:paraId="66FCBF18" w14:textId="017EEE18"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91" w:history="1">
        <w:r w:rsidR="00E22D3E" w:rsidRPr="008C54B9">
          <w:rPr>
            <w:rStyle w:val="Hiperpovezava"/>
            <w:rFonts w:ascii="Arial" w:hAnsi="Arial" w:cs="Arial"/>
            <w:noProof/>
          </w:rPr>
          <w:t>11.2</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Sestavljanje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_Toc188367091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11</w:t>
        </w:r>
        <w:r w:rsidR="00E22D3E" w:rsidRPr="008C54B9">
          <w:rPr>
            <w:rFonts w:ascii="Arial" w:hAnsi="Arial" w:cs="Arial"/>
            <w:noProof/>
            <w:webHidden/>
          </w:rPr>
          <w:fldChar w:fldCharType="end"/>
        </w:r>
      </w:hyperlink>
    </w:p>
    <w:p w14:paraId="093BEC57" w14:textId="1B1728AC"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92" w:history="1">
        <w:r w:rsidR="00E22D3E" w:rsidRPr="008C54B9">
          <w:rPr>
            <w:rStyle w:val="Hiperpovezava"/>
            <w:rFonts w:ascii="Arial" w:hAnsi="Arial" w:cs="Arial"/>
            <w:noProof/>
          </w:rPr>
          <w:t>11.2.1</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Obrazec »Predračun«</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_Toc188367092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11</w:t>
        </w:r>
        <w:r w:rsidR="00E22D3E" w:rsidRPr="008C54B9">
          <w:rPr>
            <w:rFonts w:ascii="Arial" w:hAnsi="Arial" w:cs="Arial"/>
            <w:noProof/>
            <w:webHidden/>
          </w:rPr>
          <w:fldChar w:fldCharType="end"/>
        </w:r>
      </w:hyperlink>
    </w:p>
    <w:p w14:paraId="5AE6794E" w14:textId="2E6E9918"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93" w:history="1">
        <w:r w:rsidR="00E22D3E" w:rsidRPr="008C54B9">
          <w:rPr>
            <w:rStyle w:val="Hiperpovezava"/>
            <w:rFonts w:ascii="Arial" w:hAnsi="Arial" w:cs="Arial"/>
            <w:noProof/>
          </w:rPr>
          <w:t>11.2.2</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Obrazec »ESPD« - za vse gospodarske subjekte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_Toc188367093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12</w:t>
        </w:r>
        <w:r w:rsidR="00E22D3E" w:rsidRPr="008C54B9">
          <w:rPr>
            <w:rFonts w:ascii="Arial" w:hAnsi="Arial" w:cs="Arial"/>
            <w:noProof/>
            <w:webHidden/>
          </w:rPr>
          <w:fldChar w:fldCharType="end"/>
        </w:r>
      </w:hyperlink>
    </w:p>
    <w:p w14:paraId="56C88BE9" w14:textId="6AD2230D"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094" w:history="1">
        <w:r w:rsidR="00E22D3E" w:rsidRPr="008C54B9">
          <w:rPr>
            <w:rStyle w:val="Hiperpovezava"/>
            <w:rFonts w:ascii="Arial" w:hAnsi="Arial" w:cs="Arial"/>
            <w:noProof/>
          </w:rPr>
          <w:t>11.2.3</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Drugi dokumenti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_Toc188367094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13</w:t>
        </w:r>
        <w:r w:rsidR="00E22D3E" w:rsidRPr="008C54B9">
          <w:rPr>
            <w:rFonts w:ascii="Arial" w:hAnsi="Arial" w:cs="Arial"/>
            <w:noProof/>
            <w:webHidden/>
          </w:rPr>
          <w:fldChar w:fldCharType="end"/>
        </w:r>
      </w:hyperlink>
    </w:p>
    <w:p w14:paraId="66AC5D08" w14:textId="63A74FA2" w:rsidR="00E22D3E" w:rsidRPr="008C54B9" w:rsidRDefault="00AB2AFB" w:rsidP="00E22D3E">
      <w:pPr>
        <w:pStyle w:val="Kazalovsebine4"/>
        <w:spacing w:line="260" w:lineRule="exact"/>
        <w:rPr>
          <w:rFonts w:eastAsiaTheme="minorEastAsia"/>
          <w:i w:val="0"/>
          <w:kern w:val="2"/>
          <w:lang w:eastAsia="sl-SI"/>
          <w14:ligatures w14:val="standardContextual"/>
        </w:rPr>
      </w:pPr>
      <w:hyperlink w:anchor="_Toc188367095" w:history="1">
        <w:r w:rsidR="00E22D3E" w:rsidRPr="008C54B9">
          <w:rPr>
            <w:rStyle w:val="Hiperpovezava"/>
            <w14:scene3d>
              <w14:camera w14:prst="orthographicFront"/>
              <w14:lightRig w14:rig="threePt" w14:dir="t">
                <w14:rot w14:lat="0" w14:lon="0" w14:rev="0"/>
              </w14:lightRig>
            </w14:scene3d>
          </w:rPr>
          <w:t>11.2.3.1</w:t>
        </w:r>
        <w:r w:rsidR="00E22D3E" w:rsidRPr="008C54B9">
          <w:rPr>
            <w:rFonts w:eastAsiaTheme="minorEastAsia"/>
            <w:i w:val="0"/>
            <w:kern w:val="2"/>
            <w:lang w:eastAsia="sl-SI"/>
            <w14:ligatures w14:val="standardContextual"/>
          </w:rPr>
          <w:tab/>
        </w:r>
        <w:r w:rsidR="00E22D3E" w:rsidRPr="008C54B9">
          <w:rPr>
            <w:rStyle w:val="Hiperpovezava"/>
          </w:rPr>
          <w:t>Dokazila v zvezi z izpolnjevanjem meril iz točke 10 (Merila) teh navodil</w:t>
        </w:r>
        <w:r w:rsidR="00E22D3E" w:rsidRPr="008C54B9">
          <w:rPr>
            <w:webHidden/>
          </w:rPr>
          <w:tab/>
        </w:r>
        <w:r w:rsidR="00E22D3E" w:rsidRPr="008C54B9">
          <w:rPr>
            <w:webHidden/>
          </w:rPr>
          <w:fldChar w:fldCharType="begin"/>
        </w:r>
        <w:r w:rsidR="00E22D3E" w:rsidRPr="008C54B9">
          <w:rPr>
            <w:webHidden/>
          </w:rPr>
          <w:instrText xml:space="preserve"> PAGEREF _Toc188367095 \h </w:instrText>
        </w:r>
        <w:r w:rsidR="00E22D3E" w:rsidRPr="008C54B9">
          <w:rPr>
            <w:webHidden/>
          </w:rPr>
        </w:r>
        <w:r w:rsidR="00E22D3E" w:rsidRPr="008C54B9">
          <w:rPr>
            <w:webHidden/>
          </w:rPr>
          <w:fldChar w:fldCharType="separate"/>
        </w:r>
        <w:r w:rsidR="0035603F">
          <w:rPr>
            <w:webHidden/>
          </w:rPr>
          <w:t>13</w:t>
        </w:r>
        <w:r w:rsidR="00E22D3E" w:rsidRPr="008C54B9">
          <w:rPr>
            <w:webHidden/>
          </w:rPr>
          <w:fldChar w:fldCharType="end"/>
        </w:r>
      </w:hyperlink>
    </w:p>
    <w:p w14:paraId="7D79F19D" w14:textId="4C653725" w:rsidR="00E22D3E" w:rsidRPr="008C54B9" w:rsidRDefault="00AB2AFB" w:rsidP="00E22D3E">
      <w:pPr>
        <w:pStyle w:val="Kazalovsebine4"/>
        <w:spacing w:line="260" w:lineRule="exact"/>
        <w:rPr>
          <w:rFonts w:eastAsiaTheme="minorEastAsia"/>
          <w:i w:val="0"/>
          <w:kern w:val="2"/>
          <w:lang w:eastAsia="sl-SI"/>
          <w14:ligatures w14:val="standardContextual"/>
        </w:rPr>
      </w:pPr>
      <w:hyperlink w:anchor="_Toc188367096" w:history="1">
        <w:r w:rsidR="00E22D3E" w:rsidRPr="008C54B9">
          <w:rPr>
            <w:rStyle w:val="Hiperpovezava"/>
          </w:rPr>
          <w:t>11.2.3.2</w:t>
        </w:r>
        <w:r w:rsidR="00E22D3E" w:rsidRPr="008C54B9">
          <w:rPr>
            <w:rFonts w:eastAsiaTheme="minorEastAsia"/>
            <w:i w:val="0"/>
            <w:kern w:val="2"/>
            <w:lang w:eastAsia="sl-SI"/>
            <w14:ligatures w14:val="standardContextual"/>
          </w:rPr>
          <w:tab/>
        </w:r>
        <w:r w:rsidR="00E22D3E" w:rsidRPr="008C54B9">
          <w:rPr>
            <w:rStyle w:val="Hiperpovezava"/>
          </w:rPr>
          <w:t>Obrazec »Soglasje podizvajalca za neposredna plačila«</w:t>
        </w:r>
        <w:r w:rsidR="00E22D3E" w:rsidRPr="008C54B9">
          <w:rPr>
            <w:webHidden/>
          </w:rPr>
          <w:tab/>
        </w:r>
        <w:r w:rsidR="00E22D3E" w:rsidRPr="008C54B9">
          <w:rPr>
            <w:webHidden/>
          </w:rPr>
          <w:fldChar w:fldCharType="begin"/>
        </w:r>
        <w:r w:rsidR="00E22D3E" w:rsidRPr="008C54B9">
          <w:rPr>
            <w:webHidden/>
          </w:rPr>
          <w:instrText xml:space="preserve"> PAGEREF _Toc188367096 \h </w:instrText>
        </w:r>
        <w:r w:rsidR="00E22D3E" w:rsidRPr="008C54B9">
          <w:rPr>
            <w:webHidden/>
          </w:rPr>
        </w:r>
        <w:r w:rsidR="00E22D3E" w:rsidRPr="008C54B9">
          <w:rPr>
            <w:webHidden/>
          </w:rPr>
          <w:fldChar w:fldCharType="separate"/>
        </w:r>
        <w:r w:rsidR="0035603F">
          <w:rPr>
            <w:webHidden/>
          </w:rPr>
          <w:t>13</w:t>
        </w:r>
        <w:r w:rsidR="00E22D3E" w:rsidRPr="008C54B9">
          <w:rPr>
            <w:webHidden/>
          </w:rPr>
          <w:fldChar w:fldCharType="end"/>
        </w:r>
      </w:hyperlink>
    </w:p>
    <w:p w14:paraId="4A3721F3" w14:textId="2A674E85" w:rsidR="00E22D3E" w:rsidRPr="008C54B9" w:rsidRDefault="00AB2AFB" w:rsidP="00E22D3E">
      <w:pPr>
        <w:pStyle w:val="Kazalovsebine4"/>
        <w:spacing w:line="260" w:lineRule="exact"/>
        <w:rPr>
          <w:rFonts w:eastAsiaTheme="minorEastAsia"/>
          <w:i w:val="0"/>
          <w:kern w:val="2"/>
          <w:lang w:eastAsia="sl-SI"/>
          <w14:ligatures w14:val="standardContextual"/>
        </w:rPr>
      </w:pPr>
      <w:hyperlink w:anchor="_Toc188367097" w:history="1">
        <w:r w:rsidR="00E22D3E" w:rsidRPr="008C54B9">
          <w:rPr>
            <w:rStyle w:val="Hiperpovezava"/>
          </w:rPr>
          <w:t>11.2.3.3</w:t>
        </w:r>
        <w:r w:rsidR="00E22D3E" w:rsidRPr="008C54B9">
          <w:rPr>
            <w:rFonts w:eastAsiaTheme="minorEastAsia"/>
            <w:i w:val="0"/>
            <w:kern w:val="2"/>
            <w:lang w:eastAsia="sl-SI"/>
            <w14:ligatures w14:val="standardContextual"/>
          </w:rPr>
          <w:tab/>
        </w:r>
        <w:r w:rsidR="00E22D3E" w:rsidRPr="008C54B9">
          <w:rPr>
            <w:rStyle w:val="Hiperpovezava"/>
          </w:rPr>
          <w:t>Finančna zavarovanja</w:t>
        </w:r>
        <w:r w:rsidR="00E22D3E" w:rsidRPr="008C54B9">
          <w:rPr>
            <w:webHidden/>
          </w:rPr>
          <w:tab/>
        </w:r>
        <w:r w:rsidR="00E22D3E" w:rsidRPr="008C54B9">
          <w:rPr>
            <w:webHidden/>
          </w:rPr>
          <w:fldChar w:fldCharType="begin"/>
        </w:r>
        <w:r w:rsidR="00E22D3E" w:rsidRPr="008C54B9">
          <w:rPr>
            <w:webHidden/>
          </w:rPr>
          <w:instrText xml:space="preserve"> PAGEREF _Toc188367097 \h </w:instrText>
        </w:r>
        <w:r w:rsidR="00E22D3E" w:rsidRPr="008C54B9">
          <w:rPr>
            <w:webHidden/>
          </w:rPr>
        </w:r>
        <w:r w:rsidR="00E22D3E" w:rsidRPr="008C54B9">
          <w:rPr>
            <w:webHidden/>
          </w:rPr>
          <w:fldChar w:fldCharType="separate"/>
        </w:r>
        <w:r w:rsidR="0035603F">
          <w:rPr>
            <w:webHidden/>
          </w:rPr>
          <w:t>13</w:t>
        </w:r>
        <w:r w:rsidR="00E22D3E" w:rsidRPr="008C54B9">
          <w:rPr>
            <w:webHidden/>
          </w:rPr>
          <w:fldChar w:fldCharType="end"/>
        </w:r>
      </w:hyperlink>
    </w:p>
    <w:p w14:paraId="401E4251" w14:textId="3AA83A12" w:rsidR="00E22D3E" w:rsidRPr="008C54B9" w:rsidRDefault="00AB2AFB" w:rsidP="00E22D3E">
      <w:pPr>
        <w:pStyle w:val="Kazalovsebine5"/>
        <w:spacing w:line="260" w:lineRule="exact"/>
        <w:rPr>
          <w:rFonts w:ascii="Arial" w:eastAsiaTheme="minorEastAsia" w:hAnsi="Arial" w:cs="Arial"/>
          <w:i w:val="0"/>
          <w:kern w:val="2"/>
          <w:sz w:val="20"/>
          <w:szCs w:val="20"/>
          <w:lang w:eastAsia="sl-SI"/>
          <w14:ligatures w14:val="standardContextual"/>
        </w:rPr>
      </w:pPr>
      <w:hyperlink w:anchor="_Toc188367098" w:history="1">
        <w:r w:rsidR="00E22D3E" w:rsidRPr="008C54B9">
          <w:rPr>
            <w:rStyle w:val="Hiperpovezava"/>
            <w:rFonts w:ascii="Arial" w:hAnsi="Arial" w:cs="Arial"/>
            <w:sz w:val="20"/>
            <w:szCs w:val="20"/>
          </w:rPr>
          <w:t>11.2.3.3.1</w:t>
        </w:r>
        <w:r w:rsidR="00E22D3E" w:rsidRPr="008C54B9">
          <w:rPr>
            <w:rFonts w:ascii="Arial" w:eastAsiaTheme="minorEastAsia" w:hAnsi="Arial" w:cs="Arial"/>
            <w:i w:val="0"/>
            <w:kern w:val="2"/>
            <w:sz w:val="20"/>
            <w:szCs w:val="20"/>
            <w:lang w:eastAsia="sl-SI"/>
            <w14:ligatures w14:val="standardContextual"/>
          </w:rPr>
          <w:tab/>
        </w:r>
        <w:r w:rsidR="00E22D3E" w:rsidRPr="008C54B9">
          <w:rPr>
            <w:rStyle w:val="Hiperpovezava"/>
            <w:rFonts w:ascii="Arial" w:hAnsi="Arial" w:cs="Arial"/>
            <w:sz w:val="20"/>
            <w:szCs w:val="20"/>
          </w:rPr>
          <w:t>Zavarovanje za resnost ponudbe</w:t>
        </w:r>
        <w:r w:rsidR="00E22D3E" w:rsidRPr="008C54B9">
          <w:rPr>
            <w:rFonts w:ascii="Arial" w:hAnsi="Arial" w:cs="Arial"/>
            <w:webHidden/>
            <w:sz w:val="20"/>
            <w:szCs w:val="20"/>
          </w:rPr>
          <w:tab/>
        </w:r>
        <w:r w:rsidR="00E22D3E" w:rsidRPr="008C54B9">
          <w:rPr>
            <w:rFonts w:ascii="Arial" w:hAnsi="Arial" w:cs="Arial"/>
            <w:webHidden/>
            <w:sz w:val="20"/>
            <w:szCs w:val="20"/>
          </w:rPr>
          <w:fldChar w:fldCharType="begin"/>
        </w:r>
        <w:r w:rsidR="00E22D3E" w:rsidRPr="008C54B9">
          <w:rPr>
            <w:rFonts w:ascii="Arial" w:hAnsi="Arial" w:cs="Arial"/>
            <w:webHidden/>
            <w:sz w:val="20"/>
            <w:szCs w:val="20"/>
          </w:rPr>
          <w:instrText xml:space="preserve"> PAGEREF _Toc188367098 \h </w:instrText>
        </w:r>
        <w:r w:rsidR="00E22D3E" w:rsidRPr="008C54B9">
          <w:rPr>
            <w:rFonts w:ascii="Arial" w:hAnsi="Arial" w:cs="Arial"/>
            <w:webHidden/>
            <w:sz w:val="20"/>
            <w:szCs w:val="20"/>
          </w:rPr>
        </w:r>
        <w:r w:rsidR="00E22D3E" w:rsidRPr="008C54B9">
          <w:rPr>
            <w:rFonts w:ascii="Arial" w:hAnsi="Arial" w:cs="Arial"/>
            <w:webHidden/>
            <w:sz w:val="20"/>
            <w:szCs w:val="20"/>
          </w:rPr>
          <w:fldChar w:fldCharType="separate"/>
        </w:r>
        <w:r w:rsidR="0035603F">
          <w:rPr>
            <w:rFonts w:ascii="Arial" w:hAnsi="Arial" w:cs="Arial"/>
            <w:webHidden/>
            <w:sz w:val="20"/>
            <w:szCs w:val="20"/>
          </w:rPr>
          <w:t>13</w:t>
        </w:r>
        <w:r w:rsidR="00E22D3E" w:rsidRPr="008C54B9">
          <w:rPr>
            <w:rFonts w:ascii="Arial" w:hAnsi="Arial" w:cs="Arial"/>
            <w:webHidden/>
            <w:sz w:val="20"/>
            <w:szCs w:val="20"/>
          </w:rPr>
          <w:fldChar w:fldCharType="end"/>
        </w:r>
      </w:hyperlink>
    </w:p>
    <w:p w14:paraId="63E2EB80" w14:textId="1AAA4CD8"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099" w:history="1">
        <w:r w:rsidR="00E22D3E" w:rsidRPr="008C54B9">
          <w:rPr>
            <w:rStyle w:val="Hiperpovezava"/>
            <w:rFonts w:ascii="Arial" w:hAnsi="Arial" w:cs="Arial"/>
            <w:noProof/>
          </w:rPr>
          <w:t>11.3</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Druga določila za pripravo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_Toc188367099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14</w:t>
        </w:r>
        <w:r w:rsidR="00E22D3E" w:rsidRPr="008C54B9">
          <w:rPr>
            <w:rFonts w:ascii="Arial" w:hAnsi="Arial" w:cs="Arial"/>
            <w:noProof/>
            <w:webHidden/>
          </w:rPr>
          <w:fldChar w:fldCharType="end"/>
        </w:r>
      </w:hyperlink>
    </w:p>
    <w:p w14:paraId="137171AF" w14:textId="0025B155"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0" w:history="1">
        <w:r w:rsidR="00E22D3E" w:rsidRPr="008C54B9">
          <w:rPr>
            <w:rStyle w:val="Hiperpovezava"/>
            <w:rFonts w:ascii="Arial" w:hAnsi="Arial" w:cs="Arial"/>
            <w:noProof/>
          </w:rPr>
          <w:t>11.3.1</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Skupna ponudba</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_Toc188367100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14</w:t>
        </w:r>
        <w:r w:rsidR="00E22D3E" w:rsidRPr="008C54B9">
          <w:rPr>
            <w:rFonts w:ascii="Arial" w:hAnsi="Arial" w:cs="Arial"/>
            <w:noProof/>
            <w:webHidden/>
          </w:rPr>
          <w:fldChar w:fldCharType="end"/>
        </w:r>
      </w:hyperlink>
    </w:p>
    <w:p w14:paraId="0222F46F" w14:textId="1B8E076E"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1" w:history="1">
        <w:r w:rsidR="00E22D3E" w:rsidRPr="008C54B9">
          <w:rPr>
            <w:rStyle w:val="Hiperpovezava"/>
            <w:rFonts w:ascii="Arial" w:hAnsi="Arial" w:cs="Arial"/>
            <w:noProof/>
          </w:rPr>
          <w:t>11.3.2</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Ponudba s podizvajalci</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_Toc188367101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14</w:t>
        </w:r>
        <w:r w:rsidR="00E22D3E" w:rsidRPr="008C54B9">
          <w:rPr>
            <w:rFonts w:ascii="Arial" w:hAnsi="Arial" w:cs="Arial"/>
            <w:noProof/>
            <w:webHidden/>
          </w:rPr>
          <w:fldChar w:fldCharType="end"/>
        </w:r>
      </w:hyperlink>
    </w:p>
    <w:p w14:paraId="12080019" w14:textId="486DFB5E"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2" w:history="1">
        <w:r w:rsidR="00E22D3E" w:rsidRPr="008C54B9">
          <w:rPr>
            <w:rStyle w:val="Hiperpovezava"/>
            <w:rFonts w:ascii="Arial" w:hAnsi="Arial" w:cs="Arial"/>
            <w:noProof/>
          </w:rPr>
          <w:t>11.3.3</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Uporaba zmogljivosti drugih subjektov</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_Toc188367102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15</w:t>
        </w:r>
        <w:r w:rsidR="00E22D3E" w:rsidRPr="008C54B9">
          <w:rPr>
            <w:rFonts w:ascii="Arial" w:hAnsi="Arial" w:cs="Arial"/>
            <w:noProof/>
            <w:webHidden/>
          </w:rPr>
          <w:fldChar w:fldCharType="end"/>
        </w:r>
      </w:hyperlink>
    </w:p>
    <w:p w14:paraId="57F87448" w14:textId="2B0B1463"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3" w:history="1">
        <w:r w:rsidR="00E22D3E" w:rsidRPr="008C54B9">
          <w:rPr>
            <w:rStyle w:val="Hiperpovezava"/>
            <w:rFonts w:ascii="Arial" w:hAnsi="Arial" w:cs="Arial"/>
            <w:noProof/>
          </w:rPr>
          <w:t>11.3.4</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Variantne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_Toc188367103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15</w:t>
        </w:r>
        <w:r w:rsidR="00E22D3E" w:rsidRPr="008C54B9">
          <w:rPr>
            <w:rFonts w:ascii="Arial" w:hAnsi="Arial" w:cs="Arial"/>
            <w:noProof/>
            <w:webHidden/>
          </w:rPr>
          <w:fldChar w:fldCharType="end"/>
        </w:r>
      </w:hyperlink>
    </w:p>
    <w:p w14:paraId="7191DDA6" w14:textId="2FC1A815"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4" w:history="1">
        <w:r w:rsidR="00E22D3E" w:rsidRPr="008C54B9">
          <w:rPr>
            <w:rStyle w:val="Hiperpovezava"/>
            <w:rFonts w:ascii="Arial" w:hAnsi="Arial" w:cs="Arial"/>
            <w:noProof/>
          </w:rPr>
          <w:t>11.3.5</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Jezik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_Toc188367104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15</w:t>
        </w:r>
        <w:r w:rsidR="00E22D3E" w:rsidRPr="008C54B9">
          <w:rPr>
            <w:rFonts w:ascii="Arial" w:hAnsi="Arial" w:cs="Arial"/>
            <w:noProof/>
            <w:webHidden/>
          </w:rPr>
          <w:fldChar w:fldCharType="end"/>
        </w:r>
      </w:hyperlink>
    </w:p>
    <w:p w14:paraId="03F10DF0" w14:textId="02D50AFE"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5" w:history="1">
        <w:r w:rsidR="00E22D3E" w:rsidRPr="008C54B9">
          <w:rPr>
            <w:rStyle w:val="Hiperpovezava"/>
            <w:rFonts w:ascii="Arial" w:hAnsi="Arial" w:cs="Arial"/>
            <w:noProof/>
          </w:rPr>
          <w:t>11.3.6</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Veljavnost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_Toc188367105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15</w:t>
        </w:r>
        <w:r w:rsidR="00E22D3E" w:rsidRPr="008C54B9">
          <w:rPr>
            <w:rFonts w:ascii="Arial" w:hAnsi="Arial" w:cs="Arial"/>
            <w:noProof/>
            <w:webHidden/>
          </w:rPr>
          <w:fldChar w:fldCharType="end"/>
        </w:r>
      </w:hyperlink>
    </w:p>
    <w:p w14:paraId="51B06191" w14:textId="2B3F9048" w:rsidR="00E22D3E" w:rsidRPr="008C54B9" w:rsidRDefault="00AB2AFB" w:rsidP="00E22D3E">
      <w:pPr>
        <w:pStyle w:val="Kazalovsebine3"/>
        <w:tabs>
          <w:tab w:val="left" w:pos="1200"/>
          <w:tab w:val="right" w:leader="dot" w:pos="9062"/>
        </w:tabs>
        <w:spacing w:line="260" w:lineRule="exact"/>
        <w:rPr>
          <w:rFonts w:ascii="Arial" w:eastAsiaTheme="minorEastAsia" w:hAnsi="Arial" w:cs="Arial"/>
          <w:iCs w:val="0"/>
          <w:noProof/>
          <w:kern w:val="2"/>
          <w:lang w:eastAsia="sl-SI"/>
          <w14:ligatures w14:val="standardContextual"/>
        </w:rPr>
      </w:pPr>
      <w:hyperlink w:anchor="_Toc188367106" w:history="1">
        <w:r w:rsidR="00E22D3E" w:rsidRPr="008C54B9">
          <w:rPr>
            <w:rStyle w:val="Hiperpovezava"/>
            <w:rFonts w:ascii="Arial" w:hAnsi="Arial" w:cs="Arial"/>
            <w:noProof/>
          </w:rPr>
          <w:t>11.3.7</w:t>
        </w:r>
        <w:r w:rsidR="00E22D3E" w:rsidRPr="008C54B9">
          <w:rPr>
            <w:rFonts w:ascii="Arial" w:eastAsiaTheme="minorEastAsia" w:hAnsi="Arial" w:cs="Arial"/>
            <w:iCs w:val="0"/>
            <w:noProof/>
            <w:kern w:val="2"/>
            <w:lang w:eastAsia="sl-SI"/>
            <w14:ligatures w14:val="standardContextual"/>
          </w:rPr>
          <w:tab/>
        </w:r>
        <w:r w:rsidR="00E22D3E" w:rsidRPr="008C54B9">
          <w:rPr>
            <w:rStyle w:val="Hiperpovezava"/>
            <w:rFonts w:ascii="Arial" w:hAnsi="Arial" w:cs="Arial"/>
            <w:noProof/>
          </w:rPr>
          <w:t>Stroški ponudbe</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_Toc188367106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15</w:t>
        </w:r>
        <w:r w:rsidR="00E22D3E" w:rsidRPr="008C54B9">
          <w:rPr>
            <w:rFonts w:ascii="Arial" w:hAnsi="Arial" w:cs="Arial"/>
            <w:noProof/>
            <w:webHidden/>
          </w:rPr>
          <w:fldChar w:fldCharType="end"/>
        </w:r>
      </w:hyperlink>
    </w:p>
    <w:p w14:paraId="769BC60C" w14:textId="721D626F" w:rsidR="00E22D3E" w:rsidRPr="008C54B9" w:rsidRDefault="00AB2AFB" w:rsidP="00E22D3E">
      <w:pPr>
        <w:pStyle w:val="Kazalovsebine1"/>
        <w:tabs>
          <w:tab w:val="left" w:pos="6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107" w:history="1">
        <w:r w:rsidR="00E22D3E" w:rsidRPr="008C54B9">
          <w:rPr>
            <w:rStyle w:val="Hiperpovezava"/>
            <w:rFonts w:ascii="Arial" w:hAnsi="Arial" w:cs="Arial"/>
            <w:b w:val="0"/>
            <w:bCs w:val="0"/>
            <w:noProof/>
            <w:sz w:val="20"/>
          </w:rPr>
          <w:t>12.</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obvestilo o odločitvi o oddaji naročila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_Toc188367107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15</w:t>
        </w:r>
        <w:r w:rsidR="00E22D3E" w:rsidRPr="008C54B9">
          <w:rPr>
            <w:rFonts w:ascii="Arial" w:hAnsi="Arial" w:cs="Arial"/>
            <w:b w:val="0"/>
            <w:bCs w:val="0"/>
            <w:noProof/>
            <w:webHidden/>
            <w:sz w:val="20"/>
          </w:rPr>
          <w:fldChar w:fldCharType="end"/>
        </w:r>
      </w:hyperlink>
    </w:p>
    <w:p w14:paraId="5109BA69" w14:textId="7A243F32" w:rsidR="00E22D3E" w:rsidRPr="008C54B9" w:rsidRDefault="00AB2AFB" w:rsidP="00E22D3E">
      <w:pPr>
        <w:pStyle w:val="Kazalovsebine1"/>
        <w:tabs>
          <w:tab w:val="left" w:pos="6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108" w:history="1">
        <w:r w:rsidR="00E22D3E" w:rsidRPr="008C54B9">
          <w:rPr>
            <w:rStyle w:val="Hiperpovezava"/>
            <w:rFonts w:ascii="Arial" w:hAnsi="Arial" w:cs="Arial"/>
            <w:b w:val="0"/>
            <w:bCs w:val="0"/>
            <w:noProof/>
            <w:sz w:val="20"/>
          </w:rPr>
          <w:t>13.</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odstop od izvedbe javnega naročila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_Toc188367108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16</w:t>
        </w:r>
        <w:r w:rsidR="00E22D3E" w:rsidRPr="008C54B9">
          <w:rPr>
            <w:rFonts w:ascii="Arial" w:hAnsi="Arial" w:cs="Arial"/>
            <w:b w:val="0"/>
            <w:bCs w:val="0"/>
            <w:noProof/>
            <w:webHidden/>
            <w:sz w:val="20"/>
          </w:rPr>
          <w:fldChar w:fldCharType="end"/>
        </w:r>
      </w:hyperlink>
    </w:p>
    <w:p w14:paraId="7D413851" w14:textId="3C01B020" w:rsidR="00E22D3E" w:rsidRPr="008C54B9" w:rsidRDefault="00AB2AFB" w:rsidP="00E22D3E">
      <w:pPr>
        <w:pStyle w:val="Kazalovsebine1"/>
        <w:tabs>
          <w:tab w:val="left" w:pos="6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109" w:history="1">
        <w:r w:rsidR="00E22D3E" w:rsidRPr="008C54B9">
          <w:rPr>
            <w:rStyle w:val="Hiperpovezava"/>
            <w:rFonts w:ascii="Arial" w:hAnsi="Arial" w:cs="Arial"/>
            <w:b w:val="0"/>
            <w:bCs w:val="0"/>
            <w:noProof/>
            <w:sz w:val="20"/>
          </w:rPr>
          <w:t>14.</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POGODBA</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_Toc188367109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16</w:t>
        </w:r>
        <w:r w:rsidR="00E22D3E" w:rsidRPr="008C54B9">
          <w:rPr>
            <w:rFonts w:ascii="Arial" w:hAnsi="Arial" w:cs="Arial"/>
            <w:b w:val="0"/>
            <w:bCs w:val="0"/>
            <w:noProof/>
            <w:webHidden/>
            <w:sz w:val="20"/>
          </w:rPr>
          <w:fldChar w:fldCharType="end"/>
        </w:r>
      </w:hyperlink>
    </w:p>
    <w:p w14:paraId="4A1A6406" w14:textId="7F4CAB08" w:rsidR="00E22D3E" w:rsidRPr="008C54B9" w:rsidRDefault="00AB2AFB" w:rsidP="000213F7">
      <w:pPr>
        <w:pStyle w:val="Kazalovsebine2"/>
        <w:rPr>
          <w:rFonts w:ascii="Arial" w:eastAsiaTheme="minorEastAsia" w:hAnsi="Arial" w:cs="Arial"/>
          <w:noProof/>
          <w:kern w:val="2"/>
          <w:lang w:eastAsia="sl-SI"/>
          <w14:ligatures w14:val="standardContextual"/>
        </w:rPr>
      </w:pPr>
      <w:hyperlink w:anchor="_Toc188367110" w:history="1">
        <w:r w:rsidR="00E22D3E" w:rsidRPr="008C54B9">
          <w:rPr>
            <w:rStyle w:val="Hiperpovezava"/>
            <w:rFonts w:ascii="Arial" w:hAnsi="Arial" w:cs="Arial"/>
            <w:noProof/>
          </w:rPr>
          <w:t>14.1</w:t>
        </w:r>
        <w:r w:rsidR="00E22D3E" w:rsidRPr="008C54B9">
          <w:rPr>
            <w:rFonts w:ascii="Arial" w:eastAsiaTheme="minorEastAsia" w:hAnsi="Arial" w:cs="Arial"/>
            <w:noProof/>
            <w:kern w:val="2"/>
            <w:lang w:eastAsia="sl-SI"/>
            <w14:ligatures w14:val="standardContextual"/>
          </w:rPr>
          <w:tab/>
        </w:r>
        <w:r w:rsidR="00E22D3E" w:rsidRPr="008C54B9">
          <w:rPr>
            <w:rStyle w:val="Hiperpovezava"/>
            <w:rFonts w:ascii="Arial" w:hAnsi="Arial" w:cs="Arial"/>
            <w:noProof/>
          </w:rPr>
          <w:t>Zavarovanje za dobro izvedbo pogodbenih obveznosti</w:t>
        </w:r>
        <w:r w:rsidR="00E22D3E" w:rsidRPr="008C54B9">
          <w:rPr>
            <w:rFonts w:ascii="Arial" w:hAnsi="Arial" w:cs="Arial"/>
            <w:noProof/>
            <w:webHidden/>
          </w:rPr>
          <w:tab/>
        </w:r>
        <w:r w:rsidR="00E22D3E" w:rsidRPr="008C54B9">
          <w:rPr>
            <w:rFonts w:ascii="Arial" w:hAnsi="Arial" w:cs="Arial"/>
            <w:noProof/>
            <w:webHidden/>
          </w:rPr>
          <w:fldChar w:fldCharType="begin"/>
        </w:r>
        <w:r w:rsidR="00E22D3E" w:rsidRPr="008C54B9">
          <w:rPr>
            <w:rFonts w:ascii="Arial" w:hAnsi="Arial" w:cs="Arial"/>
            <w:noProof/>
            <w:webHidden/>
          </w:rPr>
          <w:instrText xml:space="preserve"> PAGEREF _Toc188367110 \h </w:instrText>
        </w:r>
        <w:r w:rsidR="00E22D3E" w:rsidRPr="008C54B9">
          <w:rPr>
            <w:rFonts w:ascii="Arial" w:hAnsi="Arial" w:cs="Arial"/>
            <w:noProof/>
            <w:webHidden/>
          </w:rPr>
        </w:r>
        <w:r w:rsidR="00E22D3E" w:rsidRPr="008C54B9">
          <w:rPr>
            <w:rFonts w:ascii="Arial" w:hAnsi="Arial" w:cs="Arial"/>
            <w:noProof/>
            <w:webHidden/>
          </w:rPr>
          <w:fldChar w:fldCharType="separate"/>
        </w:r>
        <w:r w:rsidR="0035603F">
          <w:rPr>
            <w:rFonts w:ascii="Arial" w:hAnsi="Arial" w:cs="Arial"/>
            <w:noProof/>
            <w:webHidden/>
          </w:rPr>
          <w:t>16</w:t>
        </w:r>
        <w:r w:rsidR="00E22D3E" w:rsidRPr="008C54B9">
          <w:rPr>
            <w:rFonts w:ascii="Arial" w:hAnsi="Arial" w:cs="Arial"/>
            <w:noProof/>
            <w:webHidden/>
          </w:rPr>
          <w:fldChar w:fldCharType="end"/>
        </w:r>
      </w:hyperlink>
    </w:p>
    <w:p w14:paraId="717C29E5" w14:textId="1F386D90" w:rsidR="00E22D3E" w:rsidRPr="008C54B9" w:rsidRDefault="00AB2AFB" w:rsidP="00E22D3E">
      <w:pPr>
        <w:pStyle w:val="Kazalovsebine1"/>
        <w:tabs>
          <w:tab w:val="left" w:pos="600"/>
          <w:tab w:val="right" w:leader="dot" w:pos="9062"/>
        </w:tabs>
        <w:spacing w:before="0" w:after="0" w:line="260" w:lineRule="exact"/>
        <w:rPr>
          <w:rFonts w:ascii="Arial" w:eastAsiaTheme="minorEastAsia" w:hAnsi="Arial" w:cs="Arial"/>
          <w:b w:val="0"/>
          <w:bCs w:val="0"/>
          <w:caps w:val="0"/>
          <w:noProof/>
          <w:kern w:val="2"/>
          <w:sz w:val="20"/>
          <w:lang w:eastAsia="sl-SI"/>
          <w14:ligatures w14:val="standardContextual"/>
        </w:rPr>
      </w:pPr>
      <w:hyperlink w:anchor="_Toc188367111" w:history="1">
        <w:r w:rsidR="00E22D3E" w:rsidRPr="008C54B9">
          <w:rPr>
            <w:rStyle w:val="Hiperpovezava"/>
            <w:rFonts w:ascii="Arial" w:hAnsi="Arial" w:cs="Arial"/>
            <w:b w:val="0"/>
            <w:bCs w:val="0"/>
            <w:noProof/>
            <w:sz w:val="20"/>
          </w:rPr>
          <w:t>15.</w:t>
        </w:r>
        <w:r w:rsidR="00E22D3E" w:rsidRPr="008C54B9">
          <w:rPr>
            <w:rFonts w:ascii="Arial" w:eastAsiaTheme="minorEastAsia" w:hAnsi="Arial" w:cs="Arial"/>
            <w:b w:val="0"/>
            <w:bCs w:val="0"/>
            <w:caps w:val="0"/>
            <w:noProof/>
            <w:kern w:val="2"/>
            <w:sz w:val="20"/>
            <w:lang w:eastAsia="sl-SI"/>
            <w14:ligatures w14:val="standardContextual"/>
          </w:rPr>
          <w:tab/>
        </w:r>
        <w:r w:rsidR="00E22D3E" w:rsidRPr="008C54B9">
          <w:rPr>
            <w:rStyle w:val="Hiperpovezava"/>
            <w:rFonts w:ascii="Arial" w:hAnsi="Arial" w:cs="Arial"/>
            <w:b w:val="0"/>
            <w:bCs w:val="0"/>
            <w:noProof/>
            <w:sz w:val="20"/>
          </w:rPr>
          <w:t>pravno varstvo</w:t>
        </w:r>
        <w:r w:rsidR="00E22D3E" w:rsidRPr="008C54B9">
          <w:rPr>
            <w:rFonts w:ascii="Arial" w:hAnsi="Arial" w:cs="Arial"/>
            <w:b w:val="0"/>
            <w:bCs w:val="0"/>
            <w:noProof/>
            <w:webHidden/>
            <w:sz w:val="20"/>
          </w:rPr>
          <w:tab/>
        </w:r>
        <w:r w:rsidR="00E22D3E" w:rsidRPr="008C54B9">
          <w:rPr>
            <w:rFonts w:ascii="Arial" w:hAnsi="Arial" w:cs="Arial"/>
            <w:b w:val="0"/>
            <w:bCs w:val="0"/>
            <w:noProof/>
            <w:webHidden/>
            <w:sz w:val="20"/>
          </w:rPr>
          <w:fldChar w:fldCharType="begin"/>
        </w:r>
        <w:r w:rsidR="00E22D3E" w:rsidRPr="008C54B9">
          <w:rPr>
            <w:rFonts w:ascii="Arial" w:hAnsi="Arial" w:cs="Arial"/>
            <w:b w:val="0"/>
            <w:bCs w:val="0"/>
            <w:noProof/>
            <w:webHidden/>
            <w:sz w:val="20"/>
          </w:rPr>
          <w:instrText xml:space="preserve"> PAGEREF _Toc188367111 \h </w:instrText>
        </w:r>
        <w:r w:rsidR="00E22D3E" w:rsidRPr="008C54B9">
          <w:rPr>
            <w:rFonts w:ascii="Arial" w:hAnsi="Arial" w:cs="Arial"/>
            <w:b w:val="0"/>
            <w:bCs w:val="0"/>
            <w:noProof/>
            <w:webHidden/>
            <w:sz w:val="20"/>
          </w:rPr>
        </w:r>
        <w:r w:rsidR="00E22D3E" w:rsidRPr="008C54B9">
          <w:rPr>
            <w:rFonts w:ascii="Arial" w:hAnsi="Arial" w:cs="Arial"/>
            <w:b w:val="0"/>
            <w:bCs w:val="0"/>
            <w:noProof/>
            <w:webHidden/>
            <w:sz w:val="20"/>
          </w:rPr>
          <w:fldChar w:fldCharType="separate"/>
        </w:r>
        <w:r w:rsidR="0035603F">
          <w:rPr>
            <w:rFonts w:ascii="Arial" w:hAnsi="Arial" w:cs="Arial"/>
            <w:b w:val="0"/>
            <w:bCs w:val="0"/>
            <w:noProof/>
            <w:webHidden/>
            <w:sz w:val="20"/>
          </w:rPr>
          <w:t>16</w:t>
        </w:r>
        <w:r w:rsidR="00E22D3E" w:rsidRPr="008C54B9">
          <w:rPr>
            <w:rFonts w:ascii="Arial" w:hAnsi="Arial" w:cs="Arial"/>
            <w:b w:val="0"/>
            <w:bCs w:val="0"/>
            <w:noProof/>
            <w:webHidden/>
            <w:sz w:val="20"/>
          </w:rPr>
          <w:fldChar w:fldCharType="end"/>
        </w:r>
      </w:hyperlink>
    </w:p>
    <w:p w14:paraId="7498C0BA" w14:textId="43602FBA" w:rsidR="00161293" w:rsidRPr="00AF33AE" w:rsidRDefault="009B3F0C" w:rsidP="00D95D35">
      <w:pPr>
        <w:spacing w:line="0" w:lineRule="atLeast"/>
        <w:jc w:val="both"/>
        <w:rPr>
          <w:rFonts w:cs="Arial"/>
          <w:szCs w:val="20"/>
        </w:rPr>
      </w:pPr>
      <w:r w:rsidRPr="00876748">
        <w:rPr>
          <w:rFonts w:cs="Arial"/>
          <w:szCs w:val="20"/>
        </w:rPr>
        <w:fldChar w:fldCharType="end"/>
      </w:r>
      <w:bookmarkStart w:id="2" w:name="_Toc336851777"/>
    </w:p>
    <w:p w14:paraId="698E0F5B" w14:textId="35E86C78" w:rsidR="0052586A" w:rsidRDefault="0052586A" w:rsidP="00D95D35">
      <w:pPr>
        <w:spacing w:line="0" w:lineRule="atLeast"/>
        <w:jc w:val="both"/>
        <w:rPr>
          <w:rFonts w:cs="Arial"/>
          <w:szCs w:val="20"/>
        </w:rPr>
      </w:pPr>
    </w:p>
    <w:p w14:paraId="3095FA0E" w14:textId="14358B82" w:rsidR="00DB7084" w:rsidRDefault="00DB7084" w:rsidP="00D95D35">
      <w:pPr>
        <w:spacing w:line="0" w:lineRule="atLeast"/>
        <w:jc w:val="both"/>
        <w:rPr>
          <w:rFonts w:cs="Arial"/>
          <w:szCs w:val="20"/>
        </w:rPr>
      </w:pPr>
    </w:p>
    <w:p w14:paraId="6535B831" w14:textId="58E811F5" w:rsidR="00DB7084" w:rsidRDefault="00DB7084" w:rsidP="00D95D35">
      <w:pPr>
        <w:spacing w:line="0" w:lineRule="atLeast"/>
        <w:jc w:val="both"/>
        <w:rPr>
          <w:rFonts w:cs="Arial"/>
          <w:szCs w:val="20"/>
        </w:rPr>
      </w:pPr>
    </w:p>
    <w:p w14:paraId="051FDF9A" w14:textId="77777777" w:rsidR="0000383C" w:rsidRPr="00AF33AE" w:rsidRDefault="0000383C" w:rsidP="00D95D35">
      <w:pPr>
        <w:spacing w:line="0" w:lineRule="atLeast"/>
        <w:jc w:val="both"/>
        <w:rPr>
          <w:rFonts w:cs="Arial"/>
          <w:szCs w:val="20"/>
        </w:rPr>
      </w:pPr>
    </w:p>
    <w:p w14:paraId="3E736721" w14:textId="31A165C6" w:rsidR="0052586A" w:rsidRPr="00AF33AE" w:rsidRDefault="0052586A" w:rsidP="00D95D35">
      <w:pPr>
        <w:spacing w:line="0" w:lineRule="atLeast"/>
        <w:jc w:val="both"/>
        <w:rPr>
          <w:rFonts w:cs="Arial"/>
          <w:szCs w:val="20"/>
        </w:rPr>
      </w:pPr>
    </w:p>
    <w:p w14:paraId="204C05B6" w14:textId="77777777" w:rsidR="008279A4" w:rsidRDefault="008279A4">
      <w:pPr>
        <w:rPr>
          <w:rFonts w:eastAsia="Times New Roman" w:cs="Arial"/>
          <w:b/>
          <w:bCs/>
          <w:caps/>
          <w:szCs w:val="20"/>
          <w:lang w:eastAsia="en-US"/>
        </w:rPr>
      </w:pPr>
      <w:r>
        <w:rPr>
          <w:rFonts w:cs="Arial"/>
          <w:szCs w:val="20"/>
        </w:rPr>
        <w:br w:type="page"/>
      </w:r>
    </w:p>
    <w:p w14:paraId="40F44786" w14:textId="1E64E904" w:rsidR="00BB1E26" w:rsidRPr="00AA7241" w:rsidRDefault="002B2B13" w:rsidP="000C6091">
      <w:pPr>
        <w:pStyle w:val="Naslov1"/>
        <w:spacing w:line="260" w:lineRule="exact"/>
        <w:rPr>
          <w:rFonts w:cs="Arial"/>
          <w:sz w:val="20"/>
          <w:szCs w:val="20"/>
        </w:rPr>
      </w:pPr>
      <w:bookmarkStart w:id="3" w:name="_Toc188367070"/>
      <w:r w:rsidRPr="00AA7241">
        <w:rPr>
          <w:rFonts w:cs="Arial"/>
          <w:sz w:val="20"/>
          <w:szCs w:val="20"/>
        </w:rPr>
        <w:lastRenderedPageBreak/>
        <w:t>NAROČNIK</w:t>
      </w:r>
      <w:bookmarkEnd w:id="1"/>
      <w:bookmarkEnd w:id="2"/>
      <w:bookmarkEnd w:id="3"/>
    </w:p>
    <w:p w14:paraId="7668BEB0" w14:textId="77777777" w:rsidR="00712EB1" w:rsidRPr="00AA7241" w:rsidRDefault="00712EB1" w:rsidP="000C6091">
      <w:pPr>
        <w:spacing w:line="260" w:lineRule="exact"/>
        <w:jc w:val="both"/>
        <w:rPr>
          <w:rFonts w:cs="Arial"/>
          <w:szCs w:val="20"/>
        </w:rPr>
      </w:pPr>
    </w:p>
    <w:p w14:paraId="21030CCE" w14:textId="2A37044E" w:rsidR="000C6091" w:rsidRPr="009B6063" w:rsidRDefault="000C6091" w:rsidP="000C6091">
      <w:pPr>
        <w:tabs>
          <w:tab w:val="num" w:pos="426"/>
        </w:tabs>
        <w:spacing w:line="260" w:lineRule="exact"/>
        <w:jc w:val="both"/>
      </w:pPr>
      <w:r w:rsidRPr="00B97B8E">
        <w:t>To naročilo izvaja Ministrstvo za javno upravo, Tržaška 21, 1000 Ljubljana (</w:t>
      </w:r>
      <w:r w:rsidRPr="000C6091">
        <w:t>v nadaljnjem besedilu</w:t>
      </w:r>
      <w:r w:rsidRPr="00B97B8E">
        <w:t>: naročnik), v svojem imenu in za svoj račun</w:t>
      </w:r>
      <w:r>
        <w:t xml:space="preserve"> ter v imenu in za račun Upravne enote Ljubljana, Linhartova cesta 13, 1000 Ljubljana.</w:t>
      </w:r>
    </w:p>
    <w:p w14:paraId="7B1693EA" w14:textId="77777777" w:rsidR="00D4532D" w:rsidRPr="00AA7241" w:rsidRDefault="00D4532D" w:rsidP="000C6091">
      <w:pPr>
        <w:spacing w:line="260" w:lineRule="exact"/>
        <w:jc w:val="center"/>
        <w:rPr>
          <w:rFonts w:cs="Arial"/>
          <w:szCs w:val="20"/>
        </w:rPr>
      </w:pPr>
    </w:p>
    <w:p w14:paraId="1AC7A164" w14:textId="26EABB1A" w:rsidR="0045033D" w:rsidRPr="00AA7241" w:rsidRDefault="0045033D" w:rsidP="000C6091">
      <w:pPr>
        <w:spacing w:line="260" w:lineRule="exact"/>
        <w:jc w:val="both"/>
        <w:rPr>
          <w:rFonts w:eastAsia="Calibri" w:cs="Arial"/>
          <w:szCs w:val="20"/>
          <w:lang w:eastAsia="en-US"/>
        </w:rPr>
      </w:pPr>
      <w:r w:rsidRPr="00AA7241">
        <w:rPr>
          <w:rFonts w:eastAsia="Calibri" w:cs="Arial"/>
          <w:szCs w:val="20"/>
          <w:lang w:eastAsia="en-US"/>
        </w:rPr>
        <w:t>Naročnik vabi vse zainteresirane ponudnike, da predložijo ponudbo, skladno z zahtevami iz navodil gospodarskim subjektom za pripravo ponudbe (</w:t>
      </w:r>
      <w:bookmarkStart w:id="4" w:name="_Hlk188348759"/>
      <w:r w:rsidRPr="00AA7241">
        <w:rPr>
          <w:rFonts w:eastAsia="Calibri" w:cs="Arial"/>
          <w:szCs w:val="20"/>
          <w:lang w:eastAsia="en-US"/>
        </w:rPr>
        <w:t>v nadaljnjem besedilu</w:t>
      </w:r>
      <w:bookmarkEnd w:id="4"/>
      <w:r w:rsidRPr="00AA7241">
        <w:rPr>
          <w:rFonts w:eastAsia="Calibri" w:cs="Arial"/>
          <w:szCs w:val="20"/>
          <w:lang w:eastAsia="en-US"/>
        </w:rPr>
        <w:t>: navodila).</w:t>
      </w:r>
    </w:p>
    <w:p w14:paraId="7A244D81" w14:textId="4E1684A7" w:rsidR="00BB593D" w:rsidRDefault="00BB593D" w:rsidP="000C6091">
      <w:pPr>
        <w:spacing w:line="260" w:lineRule="exact"/>
        <w:jc w:val="both"/>
        <w:rPr>
          <w:rFonts w:cs="Arial"/>
          <w:szCs w:val="20"/>
        </w:rPr>
      </w:pPr>
    </w:p>
    <w:p w14:paraId="50EBE06B" w14:textId="77777777" w:rsidR="00A534E3" w:rsidRPr="00AA7241" w:rsidRDefault="00A534E3" w:rsidP="000C6091">
      <w:pPr>
        <w:spacing w:line="260" w:lineRule="exact"/>
        <w:jc w:val="both"/>
        <w:rPr>
          <w:rFonts w:cs="Arial"/>
          <w:szCs w:val="20"/>
        </w:rPr>
      </w:pPr>
    </w:p>
    <w:p w14:paraId="1138BDA2" w14:textId="77777777" w:rsidR="00152883" w:rsidRPr="00AA7241" w:rsidRDefault="00C91BF6" w:rsidP="000C6091">
      <w:pPr>
        <w:pStyle w:val="Naslov1"/>
        <w:spacing w:line="260" w:lineRule="exact"/>
        <w:rPr>
          <w:rFonts w:cs="Arial"/>
          <w:sz w:val="20"/>
          <w:szCs w:val="20"/>
        </w:rPr>
      </w:pPr>
      <w:bookmarkStart w:id="5" w:name="_Toc336851730"/>
      <w:bookmarkStart w:id="6" w:name="_Toc336851778"/>
      <w:bookmarkStart w:id="7" w:name="_Toc188367071"/>
      <w:r w:rsidRPr="00AA7241">
        <w:rPr>
          <w:rFonts w:cs="Arial"/>
          <w:sz w:val="20"/>
          <w:szCs w:val="20"/>
        </w:rPr>
        <w:t>OZNAKA IN PREDMET JAVNEGA NAROČILA</w:t>
      </w:r>
      <w:bookmarkEnd w:id="5"/>
      <w:bookmarkEnd w:id="6"/>
      <w:bookmarkEnd w:id="7"/>
    </w:p>
    <w:p w14:paraId="48CFB9F5" w14:textId="77777777" w:rsidR="008E4247" w:rsidRPr="00AA7241" w:rsidRDefault="008E4247" w:rsidP="000C6091">
      <w:pPr>
        <w:spacing w:line="260" w:lineRule="exact"/>
        <w:jc w:val="both"/>
        <w:rPr>
          <w:rFonts w:cs="Arial"/>
          <w:szCs w:val="20"/>
        </w:rPr>
      </w:pPr>
    </w:p>
    <w:p w14:paraId="641DB821" w14:textId="0FBDAA73" w:rsidR="005123C1" w:rsidRPr="00AA7241" w:rsidRDefault="0073070B" w:rsidP="000C6091">
      <w:pPr>
        <w:spacing w:line="260" w:lineRule="exact"/>
        <w:jc w:val="both"/>
        <w:rPr>
          <w:rFonts w:cs="Arial"/>
          <w:szCs w:val="20"/>
        </w:rPr>
      </w:pPr>
      <w:bookmarkStart w:id="8" w:name="_Toc336851731"/>
      <w:bookmarkStart w:id="9" w:name="_Toc336851779"/>
      <w:r w:rsidRPr="00AA7241">
        <w:rPr>
          <w:rFonts w:cs="Arial"/>
          <w:szCs w:val="20"/>
        </w:rPr>
        <w:t xml:space="preserve">Oznaka: </w:t>
      </w:r>
      <w:r w:rsidR="00CC7517" w:rsidRPr="00AA7241">
        <w:rPr>
          <w:rFonts w:cs="Arial"/>
          <w:szCs w:val="20"/>
        </w:rPr>
        <w:tab/>
      </w:r>
      <w:r w:rsidR="00801357" w:rsidRPr="00AA7241">
        <w:rPr>
          <w:rFonts w:cs="Arial"/>
          <w:szCs w:val="20"/>
        </w:rPr>
        <w:t>OD</w:t>
      </w:r>
      <w:r w:rsidR="000C6091">
        <w:rPr>
          <w:rFonts w:cs="Arial"/>
          <w:szCs w:val="20"/>
        </w:rPr>
        <w:t>LIN</w:t>
      </w:r>
      <w:r w:rsidR="00CF76D7" w:rsidRPr="00AA7241">
        <w:rPr>
          <w:rFonts w:cs="Arial"/>
          <w:szCs w:val="20"/>
        </w:rPr>
        <w:t>-</w:t>
      </w:r>
      <w:r w:rsidR="000C6091">
        <w:rPr>
          <w:rFonts w:cs="Arial"/>
          <w:szCs w:val="20"/>
        </w:rPr>
        <w:t>4</w:t>
      </w:r>
      <w:r w:rsidR="00CF76D7" w:rsidRPr="00AA7241">
        <w:rPr>
          <w:rFonts w:cs="Arial"/>
          <w:szCs w:val="20"/>
        </w:rPr>
        <w:t>/20</w:t>
      </w:r>
      <w:r w:rsidR="00AB7CFB" w:rsidRPr="00AA7241">
        <w:rPr>
          <w:rFonts w:cs="Arial"/>
          <w:szCs w:val="20"/>
        </w:rPr>
        <w:t>2</w:t>
      </w:r>
      <w:r w:rsidR="000C6091">
        <w:rPr>
          <w:rFonts w:cs="Arial"/>
          <w:szCs w:val="20"/>
        </w:rPr>
        <w:t>5</w:t>
      </w:r>
    </w:p>
    <w:p w14:paraId="7249746F" w14:textId="77777777" w:rsidR="0045033D" w:rsidRPr="00AA7241" w:rsidRDefault="0045033D" w:rsidP="000C6091">
      <w:pPr>
        <w:tabs>
          <w:tab w:val="left" w:pos="993"/>
        </w:tabs>
        <w:spacing w:line="260" w:lineRule="exact"/>
        <w:ind w:left="1410" w:hanging="1410"/>
        <w:jc w:val="both"/>
        <w:rPr>
          <w:rFonts w:cs="Arial"/>
          <w:szCs w:val="20"/>
        </w:rPr>
      </w:pPr>
    </w:p>
    <w:p w14:paraId="2CB43F26" w14:textId="43408AAC" w:rsidR="0000383C" w:rsidRDefault="0073070B" w:rsidP="000C6091">
      <w:pPr>
        <w:tabs>
          <w:tab w:val="left" w:pos="993"/>
        </w:tabs>
        <w:spacing w:line="260" w:lineRule="exact"/>
        <w:ind w:left="1410" w:hanging="1410"/>
        <w:jc w:val="both"/>
        <w:rPr>
          <w:rFonts w:cs="Arial"/>
          <w:szCs w:val="20"/>
        </w:rPr>
      </w:pPr>
      <w:r w:rsidRPr="00AA7241">
        <w:rPr>
          <w:rFonts w:cs="Arial"/>
          <w:szCs w:val="20"/>
        </w:rPr>
        <w:t xml:space="preserve">Predmet: </w:t>
      </w:r>
      <w:r w:rsidR="00CC7517" w:rsidRPr="00AA7241">
        <w:rPr>
          <w:rFonts w:cs="Arial"/>
          <w:szCs w:val="20"/>
        </w:rPr>
        <w:tab/>
      </w:r>
      <w:r w:rsidR="00CC7517" w:rsidRPr="00AA7241">
        <w:rPr>
          <w:rFonts w:cs="Arial"/>
          <w:szCs w:val="20"/>
        </w:rPr>
        <w:tab/>
      </w:r>
      <w:proofErr w:type="spellStart"/>
      <w:r w:rsidR="000C6091" w:rsidRPr="000C6091">
        <w:rPr>
          <w:rFonts w:cs="Arial"/>
          <w:szCs w:val="20"/>
        </w:rPr>
        <w:t>Okoljsko</w:t>
      </w:r>
      <w:proofErr w:type="spellEnd"/>
      <w:r w:rsidR="000C6091" w:rsidRPr="000C6091">
        <w:rPr>
          <w:rFonts w:cs="Arial"/>
          <w:szCs w:val="20"/>
        </w:rPr>
        <w:t xml:space="preserve"> manj obremenjujoče storitve upravljanja, vzdrževanja, hišniška opravila ter vodenje rezervnega sklada na naslovu Linhartova cesta 13, Ljubljana</w:t>
      </w:r>
    </w:p>
    <w:p w14:paraId="637B94BE" w14:textId="77777777" w:rsidR="00EF6C33" w:rsidRPr="00AA7241" w:rsidRDefault="00EF6C33" w:rsidP="000C6091">
      <w:pPr>
        <w:tabs>
          <w:tab w:val="left" w:pos="993"/>
        </w:tabs>
        <w:spacing w:line="260" w:lineRule="exact"/>
        <w:ind w:left="1410" w:hanging="1410"/>
        <w:jc w:val="both"/>
        <w:rPr>
          <w:rFonts w:eastAsia="Calibri"/>
          <w:szCs w:val="20"/>
          <w:lang w:eastAsia="en-US"/>
        </w:rPr>
      </w:pPr>
    </w:p>
    <w:p w14:paraId="73D73113" w14:textId="13DC25CD" w:rsidR="00296022" w:rsidRPr="00AA7241" w:rsidRDefault="00296022" w:rsidP="000C6091">
      <w:pPr>
        <w:pStyle w:val="Default"/>
        <w:spacing w:line="260" w:lineRule="exact"/>
        <w:jc w:val="both"/>
        <w:rPr>
          <w:rFonts w:eastAsia="Calibri"/>
          <w:sz w:val="20"/>
          <w:szCs w:val="20"/>
          <w:lang w:eastAsia="en-US"/>
        </w:rPr>
      </w:pPr>
      <w:r w:rsidRPr="00AA7241">
        <w:rPr>
          <w:rFonts w:eastAsia="Calibri"/>
          <w:sz w:val="20"/>
          <w:szCs w:val="20"/>
          <w:lang w:eastAsia="en-US"/>
        </w:rPr>
        <w:t xml:space="preserve">Predmet in obseg javnega naročila je podrobneje opredeljen v </w:t>
      </w:r>
      <w:r w:rsidR="001B3E06">
        <w:rPr>
          <w:rFonts w:eastAsia="Calibri"/>
          <w:sz w:val="20"/>
          <w:szCs w:val="20"/>
          <w:lang w:eastAsia="en-US"/>
        </w:rPr>
        <w:t xml:space="preserve">tehnični </w:t>
      </w:r>
      <w:r w:rsidR="000C6091">
        <w:rPr>
          <w:rFonts w:eastAsia="Calibri"/>
          <w:sz w:val="20"/>
          <w:szCs w:val="20"/>
          <w:lang w:eastAsia="en-US"/>
        </w:rPr>
        <w:t>specifikaciji</w:t>
      </w:r>
      <w:r w:rsidR="00B35CC9" w:rsidRPr="00AA7241">
        <w:rPr>
          <w:rFonts w:eastAsia="Calibri"/>
          <w:sz w:val="20"/>
          <w:szCs w:val="20"/>
          <w:lang w:eastAsia="en-US"/>
        </w:rPr>
        <w:t>,</w:t>
      </w:r>
      <w:r w:rsidRPr="00AA7241">
        <w:rPr>
          <w:rFonts w:eastAsia="Calibri"/>
          <w:sz w:val="20"/>
          <w:szCs w:val="20"/>
          <w:lang w:eastAsia="en-US"/>
        </w:rPr>
        <w:t xml:space="preserve"> </w:t>
      </w:r>
      <w:r w:rsidR="00E042B7" w:rsidRPr="00AA7241">
        <w:rPr>
          <w:rFonts w:eastAsia="Calibri"/>
          <w:sz w:val="20"/>
          <w:szCs w:val="20"/>
          <w:lang w:eastAsia="en-US"/>
        </w:rPr>
        <w:t xml:space="preserve">ponudbenem </w:t>
      </w:r>
      <w:r w:rsidRPr="00AA7241">
        <w:rPr>
          <w:rFonts w:eastAsia="Calibri"/>
          <w:sz w:val="20"/>
          <w:szCs w:val="20"/>
          <w:lang w:eastAsia="en-US"/>
        </w:rPr>
        <w:t>predračunu, vzorc</w:t>
      </w:r>
      <w:r w:rsidR="00876A68" w:rsidRPr="00AA7241">
        <w:rPr>
          <w:rFonts w:eastAsia="Calibri"/>
          <w:sz w:val="20"/>
          <w:szCs w:val="20"/>
          <w:lang w:eastAsia="en-US"/>
        </w:rPr>
        <w:t>u</w:t>
      </w:r>
      <w:r w:rsidR="008D544E" w:rsidRPr="00AA7241">
        <w:rPr>
          <w:rFonts w:eastAsia="Calibri"/>
          <w:sz w:val="20"/>
          <w:szCs w:val="20"/>
          <w:lang w:eastAsia="en-US"/>
        </w:rPr>
        <w:t xml:space="preserve"> </w:t>
      </w:r>
      <w:r w:rsidR="000C6091">
        <w:rPr>
          <w:rFonts w:eastAsia="Calibri"/>
          <w:sz w:val="20"/>
          <w:szCs w:val="20"/>
          <w:lang w:eastAsia="en-US"/>
        </w:rPr>
        <w:t>pogodbe</w:t>
      </w:r>
      <w:r w:rsidR="008D544E" w:rsidRPr="00AA7241">
        <w:rPr>
          <w:rFonts w:eastAsia="Calibri"/>
          <w:sz w:val="20"/>
          <w:szCs w:val="20"/>
          <w:lang w:eastAsia="en-US"/>
        </w:rPr>
        <w:t xml:space="preserve"> </w:t>
      </w:r>
      <w:r w:rsidRPr="00AA7241">
        <w:rPr>
          <w:rFonts w:eastAsia="Calibri"/>
          <w:sz w:val="20"/>
          <w:szCs w:val="20"/>
          <w:lang w:eastAsia="en-US"/>
        </w:rPr>
        <w:t>ter drugih dokumentih, ki so del dokumentacije v zvezi z oddajo javnega naročila</w:t>
      </w:r>
      <w:r w:rsidR="003866A7">
        <w:rPr>
          <w:rFonts w:eastAsia="Calibri"/>
          <w:sz w:val="20"/>
          <w:szCs w:val="20"/>
          <w:lang w:eastAsia="en-US"/>
        </w:rPr>
        <w:t>.</w:t>
      </w:r>
    </w:p>
    <w:p w14:paraId="57CCAD1D" w14:textId="2E4F7DA0" w:rsidR="00296022" w:rsidRDefault="00296022" w:rsidP="000C6091">
      <w:pPr>
        <w:pStyle w:val="BodyText22"/>
        <w:spacing w:line="260" w:lineRule="exact"/>
        <w:jc w:val="both"/>
        <w:rPr>
          <w:rFonts w:ascii="Arial" w:hAnsi="Arial" w:cs="Arial"/>
          <w:bCs/>
          <w:sz w:val="20"/>
          <w:szCs w:val="20"/>
        </w:rPr>
      </w:pPr>
    </w:p>
    <w:p w14:paraId="3A932C68" w14:textId="77777777" w:rsidR="00B2656A" w:rsidRPr="00AA7241" w:rsidRDefault="00B2656A" w:rsidP="000C6091">
      <w:pPr>
        <w:pStyle w:val="BodyText22"/>
        <w:spacing w:line="260" w:lineRule="exact"/>
        <w:jc w:val="both"/>
        <w:rPr>
          <w:rFonts w:ascii="Arial" w:hAnsi="Arial" w:cs="Arial"/>
          <w:bCs/>
          <w:sz w:val="20"/>
          <w:szCs w:val="20"/>
        </w:rPr>
      </w:pPr>
    </w:p>
    <w:p w14:paraId="46A62DA4" w14:textId="77777777" w:rsidR="005312FE" w:rsidRPr="00AA7241" w:rsidRDefault="00C91BF6" w:rsidP="000C6091">
      <w:pPr>
        <w:pStyle w:val="Naslov1"/>
        <w:spacing w:line="260" w:lineRule="exact"/>
        <w:rPr>
          <w:rFonts w:cs="Arial"/>
          <w:sz w:val="20"/>
          <w:szCs w:val="20"/>
        </w:rPr>
      </w:pPr>
      <w:bookmarkStart w:id="10" w:name="_Toc188367072"/>
      <w:r w:rsidRPr="00AA7241">
        <w:rPr>
          <w:rFonts w:cs="Arial"/>
          <w:sz w:val="20"/>
          <w:szCs w:val="20"/>
        </w:rPr>
        <w:t>NAČIN ODDAJE JAVNEGA NAROČILA</w:t>
      </w:r>
      <w:bookmarkEnd w:id="8"/>
      <w:bookmarkEnd w:id="9"/>
      <w:bookmarkEnd w:id="10"/>
    </w:p>
    <w:p w14:paraId="7031CE6F" w14:textId="77777777" w:rsidR="008E4247" w:rsidRPr="00AA7241" w:rsidRDefault="008E4247" w:rsidP="000C6091">
      <w:pPr>
        <w:spacing w:line="260" w:lineRule="exact"/>
        <w:jc w:val="both"/>
        <w:rPr>
          <w:rFonts w:cs="Arial"/>
          <w:szCs w:val="20"/>
        </w:rPr>
      </w:pPr>
    </w:p>
    <w:p w14:paraId="41C95AB5" w14:textId="2737196D" w:rsidR="00F95C00" w:rsidRPr="00AA7241" w:rsidRDefault="00F95C00" w:rsidP="000C6091">
      <w:pPr>
        <w:spacing w:line="260" w:lineRule="exact"/>
        <w:jc w:val="both"/>
        <w:rPr>
          <w:rFonts w:cs="Arial"/>
          <w:szCs w:val="20"/>
        </w:rPr>
      </w:pPr>
      <w:r w:rsidRPr="00AA7241">
        <w:rPr>
          <w:rFonts w:cs="Arial"/>
          <w:szCs w:val="20"/>
        </w:rPr>
        <w:t>Za oddajo predm</w:t>
      </w:r>
      <w:r w:rsidR="00750910" w:rsidRPr="00AA7241">
        <w:rPr>
          <w:rFonts w:cs="Arial"/>
          <w:szCs w:val="20"/>
        </w:rPr>
        <w:t>etnega naročila se v skladu s 40</w:t>
      </w:r>
      <w:r w:rsidRPr="00AA7241">
        <w:rPr>
          <w:rFonts w:cs="Arial"/>
          <w:szCs w:val="20"/>
        </w:rPr>
        <w:t>. členom Zakona o javnem naro</w:t>
      </w:r>
      <w:r w:rsidR="00273CDD" w:rsidRPr="00AA7241">
        <w:rPr>
          <w:rFonts w:cs="Arial"/>
          <w:szCs w:val="20"/>
        </w:rPr>
        <w:t xml:space="preserve">čanju </w:t>
      </w:r>
      <w:r w:rsidR="0051685C" w:rsidRPr="00AA7241">
        <w:rPr>
          <w:rFonts w:cs="Arial"/>
          <w:szCs w:val="20"/>
        </w:rPr>
        <w:t>(</w:t>
      </w:r>
      <w:r w:rsidR="001B3E06" w:rsidRPr="001573C8">
        <w:rPr>
          <w:rFonts w:cs="Arial"/>
          <w:szCs w:val="20"/>
        </w:rPr>
        <w:t>Uradni list RS, št. 91/15, 14/18, 121/21, 10/</w:t>
      </w:r>
      <w:r w:rsidR="001B3E06" w:rsidRPr="00F84E3A">
        <w:rPr>
          <w:rFonts w:cs="Arial"/>
          <w:szCs w:val="20"/>
        </w:rPr>
        <w:t>22</w:t>
      </w:r>
      <w:r w:rsidR="001B3E06">
        <w:rPr>
          <w:rFonts w:cs="Arial"/>
          <w:szCs w:val="20"/>
        </w:rPr>
        <w:t xml:space="preserve">, </w:t>
      </w:r>
      <w:r w:rsidR="001B3E06" w:rsidRPr="00F84E3A">
        <w:rPr>
          <w:rFonts w:cs="Arial"/>
          <w:szCs w:val="20"/>
        </w:rPr>
        <w:t xml:space="preserve">74/22 – </w:t>
      </w:r>
      <w:proofErr w:type="spellStart"/>
      <w:r w:rsidR="001B3E06" w:rsidRPr="00F84E3A">
        <w:rPr>
          <w:rFonts w:cs="Arial"/>
          <w:szCs w:val="20"/>
        </w:rPr>
        <w:t>odl</w:t>
      </w:r>
      <w:proofErr w:type="spellEnd"/>
      <w:r w:rsidR="001B3E06" w:rsidRPr="00F84E3A">
        <w:rPr>
          <w:rFonts w:cs="Arial"/>
          <w:szCs w:val="20"/>
        </w:rPr>
        <w:t>. US</w:t>
      </w:r>
      <w:r w:rsidR="001B3E06">
        <w:rPr>
          <w:rFonts w:cs="Arial"/>
          <w:szCs w:val="20"/>
        </w:rPr>
        <w:t xml:space="preserve"> in</w:t>
      </w:r>
      <w:r w:rsidR="001B3E06" w:rsidRPr="00F84E3A">
        <w:rPr>
          <w:rFonts w:cs="Arial"/>
          <w:szCs w:val="20"/>
        </w:rPr>
        <w:t xml:space="preserve"> 100/22 – ZNUZSZS,</w:t>
      </w:r>
      <w:r w:rsidR="000C6091">
        <w:rPr>
          <w:rFonts w:cs="Arial"/>
          <w:szCs w:val="20"/>
        </w:rPr>
        <w:t xml:space="preserve"> </w:t>
      </w:r>
      <w:r w:rsidR="000C6091" w:rsidRPr="0019462F">
        <w:rPr>
          <w:rFonts w:cs="Arial"/>
          <w:szCs w:val="20"/>
        </w:rPr>
        <w:t>28/23 in 88/23 – ZOPNN-F</w:t>
      </w:r>
      <w:r w:rsidR="000C6091">
        <w:rPr>
          <w:rFonts w:cs="Arial"/>
          <w:szCs w:val="20"/>
        </w:rPr>
        <w:t xml:space="preserve">; </w:t>
      </w:r>
      <w:r w:rsidR="001B3E06" w:rsidRPr="00F84E3A">
        <w:rPr>
          <w:rFonts w:cs="Arial"/>
          <w:szCs w:val="20"/>
        </w:rPr>
        <w:t>v nadaljnjem besedilu: ZJN-3</w:t>
      </w:r>
      <w:r w:rsidRPr="00AA7241">
        <w:rPr>
          <w:rFonts w:cs="Arial"/>
          <w:szCs w:val="20"/>
        </w:rPr>
        <w:t xml:space="preserve">) izvede </w:t>
      </w:r>
      <w:r w:rsidR="00801357" w:rsidRPr="00AA7241">
        <w:rPr>
          <w:rFonts w:cs="Arial"/>
          <w:szCs w:val="20"/>
        </w:rPr>
        <w:t xml:space="preserve">odprti </w:t>
      </w:r>
      <w:r w:rsidRPr="00AA7241">
        <w:rPr>
          <w:rFonts w:cs="Arial"/>
          <w:szCs w:val="20"/>
        </w:rPr>
        <w:t>postopek</w:t>
      </w:r>
      <w:r w:rsidR="00964F52">
        <w:rPr>
          <w:rFonts w:cs="Arial"/>
          <w:szCs w:val="20"/>
        </w:rPr>
        <w:t>.</w:t>
      </w:r>
    </w:p>
    <w:p w14:paraId="64A99842" w14:textId="4B70C84A" w:rsidR="00F95C00" w:rsidRPr="00AA7241" w:rsidRDefault="00F95C00" w:rsidP="000C6091">
      <w:pPr>
        <w:spacing w:line="260" w:lineRule="exact"/>
        <w:jc w:val="both"/>
        <w:rPr>
          <w:rFonts w:cs="Arial"/>
          <w:szCs w:val="20"/>
        </w:rPr>
      </w:pPr>
    </w:p>
    <w:p w14:paraId="21C67C99" w14:textId="77777777" w:rsidR="001B3E06" w:rsidRPr="00FD56CA" w:rsidRDefault="001B3E06" w:rsidP="000C6091">
      <w:pPr>
        <w:autoSpaceDE w:val="0"/>
        <w:autoSpaceDN w:val="0"/>
        <w:adjustRightInd w:val="0"/>
        <w:spacing w:line="260" w:lineRule="exact"/>
        <w:jc w:val="both"/>
        <w:rPr>
          <w:rFonts w:cs="Arial"/>
          <w:color w:val="000000"/>
          <w:szCs w:val="20"/>
        </w:rPr>
      </w:pPr>
      <w:r w:rsidRPr="00FD56CA">
        <w:rPr>
          <w:rFonts w:cs="Arial"/>
          <w:color w:val="000000"/>
          <w:szCs w:val="20"/>
        </w:rPr>
        <w:t>Ponudnik, ki odda ponudbo, mora izpolnjevati vse pogoje in druge zahteve, ki so navedene v dokumentaciji v zvezi z oddajo javnega naročila.</w:t>
      </w:r>
    </w:p>
    <w:p w14:paraId="56A6B992" w14:textId="77777777" w:rsidR="001B3E06" w:rsidRPr="00FD56CA" w:rsidRDefault="001B3E06" w:rsidP="000C6091">
      <w:pPr>
        <w:spacing w:line="260" w:lineRule="exact"/>
        <w:jc w:val="both"/>
      </w:pPr>
    </w:p>
    <w:p w14:paraId="0DF2AA76" w14:textId="509F5199" w:rsidR="000C6091" w:rsidRDefault="000C6091" w:rsidP="000C6091">
      <w:pPr>
        <w:spacing w:line="260" w:lineRule="exact"/>
        <w:jc w:val="both"/>
      </w:pPr>
      <w:r>
        <w:t>Naročnik bo na podlagi pogojev in meril, določenih v dokumentaciji v zvezi z oddajo javnega naročila, izbral najugodnejšega ponudnika, ki bo oddal dopustno ponudbo in s katerim bo sklenil pogodbo.</w:t>
      </w:r>
    </w:p>
    <w:p w14:paraId="31821728" w14:textId="77777777" w:rsidR="000C6091" w:rsidRDefault="000C6091" w:rsidP="000C6091">
      <w:pPr>
        <w:spacing w:line="260" w:lineRule="exact"/>
        <w:jc w:val="both"/>
      </w:pPr>
    </w:p>
    <w:p w14:paraId="282EE378" w14:textId="66BF2C66" w:rsidR="00843B92" w:rsidRDefault="000C6091" w:rsidP="000C6091">
      <w:pPr>
        <w:spacing w:line="260" w:lineRule="exact"/>
        <w:jc w:val="both"/>
        <w:rPr>
          <w:rFonts w:cs="Arial"/>
          <w:szCs w:val="20"/>
        </w:rPr>
      </w:pPr>
      <w:r w:rsidRPr="00DE02B2">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399688CE" w14:textId="77777777" w:rsidR="00B2656A" w:rsidRDefault="00B2656A" w:rsidP="000C6091">
      <w:pPr>
        <w:spacing w:line="260" w:lineRule="exact"/>
        <w:jc w:val="both"/>
        <w:rPr>
          <w:rFonts w:cs="Arial"/>
          <w:szCs w:val="20"/>
        </w:rPr>
      </w:pPr>
    </w:p>
    <w:p w14:paraId="4A2D8DA2" w14:textId="77777777" w:rsidR="000C6091" w:rsidRPr="00AA7241" w:rsidRDefault="000C6091" w:rsidP="000C6091">
      <w:pPr>
        <w:spacing w:line="260" w:lineRule="exact"/>
        <w:jc w:val="both"/>
        <w:rPr>
          <w:rFonts w:cs="Arial"/>
          <w:szCs w:val="20"/>
        </w:rPr>
      </w:pPr>
    </w:p>
    <w:p w14:paraId="69A9D120" w14:textId="77777777" w:rsidR="006F1A3F" w:rsidRPr="00AA7241" w:rsidRDefault="008708D9" w:rsidP="000C6091">
      <w:pPr>
        <w:pStyle w:val="Naslov1"/>
        <w:spacing w:line="260" w:lineRule="exact"/>
        <w:rPr>
          <w:rFonts w:cs="Arial"/>
          <w:sz w:val="20"/>
          <w:szCs w:val="20"/>
        </w:rPr>
      </w:pPr>
      <w:bookmarkStart w:id="11" w:name="_Toc336851732"/>
      <w:bookmarkStart w:id="12" w:name="_Toc336851780"/>
      <w:bookmarkStart w:id="13" w:name="_Toc430946513"/>
      <w:bookmarkStart w:id="14" w:name="_Toc188367073"/>
      <w:r w:rsidRPr="00AA7241">
        <w:rPr>
          <w:rFonts w:cs="Arial"/>
          <w:sz w:val="20"/>
          <w:szCs w:val="20"/>
        </w:rPr>
        <w:t>R</w:t>
      </w:r>
      <w:r w:rsidR="006F1A3F" w:rsidRPr="00AA7241">
        <w:rPr>
          <w:rFonts w:cs="Arial"/>
          <w:sz w:val="20"/>
          <w:szCs w:val="20"/>
        </w:rPr>
        <w:t>OK IN NAČIN PREDLOŽITVE PONUDBE</w:t>
      </w:r>
      <w:bookmarkEnd w:id="11"/>
      <w:bookmarkEnd w:id="12"/>
      <w:bookmarkEnd w:id="13"/>
      <w:bookmarkEnd w:id="14"/>
    </w:p>
    <w:p w14:paraId="32C8A0DA" w14:textId="77777777" w:rsidR="006F1A3F" w:rsidRPr="00AA7241" w:rsidRDefault="006F1A3F" w:rsidP="000C6091">
      <w:pPr>
        <w:spacing w:line="260" w:lineRule="exact"/>
        <w:jc w:val="both"/>
        <w:rPr>
          <w:rFonts w:cs="Arial"/>
          <w:szCs w:val="20"/>
        </w:rPr>
      </w:pPr>
    </w:p>
    <w:p w14:paraId="23437C0C" w14:textId="50B4B3AD"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Ponudnik mora ponudbo predložiti v informacijski sistem e-JN (v nadalj</w:t>
      </w:r>
      <w:r w:rsidR="00E83C76">
        <w:rPr>
          <w:rFonts w:eastAsia="Calibri" w:cs="Arial"/>
          <w:szCs w:val="20"/>
          <w:lang w:eastAsia="en-US"/>
        </w:rPr>
        <w:t>njem besedilu</w:t>
      </w:r>
      <w:r w:rsidRPr="00AA7241">
        <w:rPr>
          <w:rFonts w:eastAsia="Calibri" w:cs="Arial"/>
          <w:szCs w:val="20"/>
          <w:lang w:eastAsia="en-US"/>
        </w:rPr>
        <w:t xml:space="preserve">: sistem e-JN) na spletnem naslovu </w:t>
      </w:r>
      <w:hyperlink r:id="rId8"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v skladu s točko </w:t>
      </w:r>
      <w:r w:rsidR="00E83C76">
        <w:rPr>
          <w:rFonts w:eastAsia="Calibri" w:cs="Arial"/>
          <w:szCs w:val="20"/>
          <w:lang w:eastAsia="en-US"/>
        </w:rPr>
        <w:t>4</w:t>
      </w:r>
      <w:r w:rsidRPr="00AA7241">
        <w:rPr>
          <w:rFonts w:eastAsia="Calibri" w:cs="Arial"/>
          <w:szCs w:val="20"/>
          <w:lang w:eastAsia="en-US"/>
        </w:rPr>
        <w:t xml:space="preserve"> dokumenta Navodila za uporabo informacijskega sistema e-JN: PONUDNIKI, ki je del te dokumentacije </w:t>
      </w:r>
      <w:r w:rsidR="00666B31">
        <w:rPr>
          <w:rFonts w:eastAsia="Calibri" w:cs="Arial"/>
          <w:szCs w:val="20"/>
          <w:lang w:eastAsia="en-US"/>
        </w:rPr>
        <w:t xml:space="preserve">v zvezi z oddajo javnega naročila </w:t>
      </w:r>
      <w:r w:rsidRPr="00AA7241">
        <w:rPr>
          <w:rFonts w:eastAsia="Calibri" w:cs="Arial"/>
          <w:szCs w:val="20"/>
          <w:lang w:eastAsia="en-US"/>
        </w:rPr>
        <w:t xml:space="preserve">in objavljen na spletnem naslovu </w:t>
      </w:r>
      <w:hyperlink r:id="rId9" w:history="1">
        <w:r w:rsidRPr="00AA7241">
          <w:rPr>
            <w:rStyle w:val="Hiperpovezava"/>
            <w:rFonts w:eastAsia="Calibri" w:cs="Arial"/>
            <w:szCs w:val="20"/>
            <w:lang w:eastAsia="en-US"/>
          </w:rPr>
          <w:t>https://ejn.gov.si</w:t>
        </w:r>
      </w:hyperlink>
      <w:r w:rsidRPr="00AA7241">
        <w:rPr>
          <w:rFonts w:eastAsia="Calibri" w:cs="Arial"/>
          <w:szCs w:val="20"/>
          <w:lang w:eastAsia="en-US"/>
        </w:rPr>
        <w:t>.</w:t>
      </w:r>
    </w:p>
    <w:p w14:paraId="6EFAA0F6" w14:textId="77777777" w:rsidR="000922BC" w:rsidRPr="00AA7241" w:rsidRDefault="000922BC" w:rsidP="000C6091">
      <w:pPr>
        <w:spacing w:line="260" w:lineRule="exact"/>
        <w:jc w:val="both"/>
        <w:rPr>
          <w:rFonts w:eastAsia="Calibri" w:cs="Arial"/>
          <w:szCs w:val="20"/>
          <w:lang w:eastAsia="en-US"/>
        </w:rPr>
      </w:pPr>
    </w:p>
    <w:p w14:paraId="1FFDFDF2" w14:textId="77777777"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 xml:space="preserve">Ponudnik se mora pred oddajo ponudbe registrirati na spletnem naslovu </w:t>
      </w:r>
      <w:hyperlink r:id="rId10" w:history="1">
        <w:r w:rsidRPr="00AA7241">
          <w:rPr>
            <w:rStyle w:val="Hiperpovezava"/>
            <w:rFonts w:eastAsia="Calibri" w:cs="Arial"/>
            <w:szCs w:val="20"/>
            <w:lang w:eastAsia="en-US"/>
          </w:rPr>
          <w:t>https://ejn.gov.si</w:t>
        </w:r>
      </w:hyperlink>
      <w:r w:rsidRPr="00AA7241">
        <w:rPr>
          <w:rFonts w:eastAsia="Calibri" w:cs="Arial"/>
          <w:szCs w:val="20"/>
          <w:lang w:eastAsia="en-US"/>
        </w:rPr>
        <w:t>, v skladu z Navodili za uporabo informacijskega sistema e-JN. Če je ponudnik že registriran v sistem e-JN, se v aplikacijo prijavi na istem naslovu.</w:t>
      </w:r>
    </w:p>
    <w:p w14:paraId="6E03FB10" w14:textId="77777777" w:rsidR="000922BC" w:rsidRPr="00AA7241" w:rsidRDefault="000922BC" w:rsidP="000C6091">
      <w:pPr>
        <w:spacing w:line="260" w:lineRule="exact"/>
        <w:jc w:val="both"/>
        <w:rPr>
          <w:rFonts w:eastAsia="Calibri" w:cs="Arial"/>
          <w:szCs w:val="20"/>
          <w:lang w:eastAsia="en-US"/>
        </w:rPr>
      </w:pPr>
    </w:p>
    <w:p w14:paraId="29C37FF6" w14:textId="28BBBD6F"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D84A5B">
        <w:rPr>
          <w:rFonts w:eastAsia="Calibri" w:cs="Arial"/>
          <w:szCs w:val="20"/>
          <w:lang w:eastAsia="en-US"/>
        </w:rPr>
        <w:t xml:space="preserve"> </w:t>
      </w:r>
      <w:r w:rsidR="00D84A5B" w:rsidRPr="00D84A5B">
        <w:rPr>
          <w:rFonts w:eastAsia="Calibri" w:cs="Arial"/>
          <w:szCs w:val="20"/>
          <w:lang w:eastAsia="en-US"/>
        </w:rPr>
        <w:t xml:space="preserve">(Uradni list RS, št. 97/07 – uradno prečiščeno besedilo, 64/16 – </w:t>
      </w:r>
      <w:proofErr w:type="spellStart"/>
      <w:r w:rsidR="00D84A5B" w:rsidRPr="00D84A5B">
        <w:rPr>
          <w:rFonts w:eastAsia="Calibri" w:cs="Arial"/>
          <w:szCs w:val="20"/>
          <w:lang w:eastAsia="en-US"/>
        </w:rPr>
        <w:t>odl</w:t>
      </w:r>
      <w:proofErr w:type="spellEnd"/>
      <w:r w:rsidR="00D84A5B" w:rsidRPr="00D84A5B">
        <w:rPr>
          <w:rFonts w:eastAsia="Calibri" w:cs="Arial"/>
          <w:szCs w:val="20"/>
          <w:lang w:eastAsia="en-US"/>
        </w:rPr>
        <w:t>. US in 20/18 – OROZ631)).</w:t>
      </w:r>
      <w:r w:rsidR="00D84A5B">
        <w:rPr>
          <w:rFonts w:eastAsia="Calibri" w:cs="Arial"/>
          <w:szCs w:val="20"/>
          <w:lang w:eastAsia="en-US"/>
        </w:rPr>
        <w:t xml:space="preserve"> </w:t>
      </w:r>
      <w:r w:rsidRPr="00603A1D">
        <w:rPr>
          <w:rFonts w:eastAsia="Calibri" w:cs="Arial"/>
          <w:szCs w:val="20"/>
          <w:lang w:eastAsia="en-US"/>
        </w:rPr>
        <w:t>Z oddajo ponudbe je le-ta zavezujoča za čas, naveden v ponudbi, razen če jo uporabnik ponudnika umakne ali spremeni pred potekom roka za oddajo ponudb.</w:t>
      </w:r>
    </w:p>
    <w:p w14:paraId="3C20057B" w14:textId="77777777"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lastRenderedPageBreak/>
        <w:t xml:space="preserve">Ponudba se šteje za pravočasno oddano, če jo naročnik prejme preko sistema e-JN </w:t>
      </w:r>
      <w:hyperlink r:id="rId11"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najkasneje do dneva in ure, kot je to določeno v obvestilu o naročilu, objavljenem na portalu javnih naročil. Za oddano ponudbo se šteje ponudba, ki je v sistemu e-JN označena s statusom »ODDANO«.</w:t>
      </w:r>
    </w:p>
    <w:p w14:paraId="337F0F7C" w14:textId="77777777" w:rsidR="000922BC" w:rsidRPr="00AA7241" w:rsidRDefault="000922BC" w:rsidP="000C6091">
      <w:pPr>
        <w:spacing w:line="260" w:lineRule="exact"/>
        <w:jc w:val="both"/>
        <w:rPr>
          <w:rFonts w:eastAsia="Calibri" w:cs="Arial"/>
          <w:szCs w:val="20"/>
          <w:lang w:eastAsia="en-US"/>
        </w:rPr>
      </w:pPr>
    </w:p>
    <w:p w14:paraId="2C81CCAF" w14:textId="77777777"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A9617BD" w14:textId="77777777" w:rsidR="000922BC" w:rsidRPr="00AA7241" w:rsidRDefault="000922BC" w:rsidP="000C6091">
      <w:pPr>
        <w:spacing w:line="260" w:lineRule="exact"/>
        <w:jc w:val="both"/>
        <w:rPr>
          <w:rFonts w:eastAsia="Calibri" w:cs="Arial"/>
          <w:szCs w:val="20"/>
          <w:lang w:eastAsia="en-US"/>
        </w:rPr>
      </w:pPr>
    </w:p>
    <w:p w14:paraId="3B19700C" w14:textId="7CACBF3B"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Po preteku roka za predložitev ponudb</w:t>
      </w:r>
      <w:r w:rsidR="00666B31">
        <w:rPr>
          <w:rFonts w:eastAsia="Calibri" w:cs="Arial"/>
          <w:szCs w:val="20"/>
          <w:lang w:eastAsia="en-US"/>
        </w:rPr>
        <w:t xml:space="preserve"> v sistemu e-JN</w:t>
      </w:r>
      <w:r w:rsidRPr="00AA7241">
        <w:rPr>
          <w:rFonts w:eastAsia="Calibri" w:cs="Arial"/>
          <w:szCs w:val="20"/>
          <w:lang w:eastAsia="en-US"/>
        </w:rPr>
        <w:t xml:space="preserve"> ponudbe ne bo več mogoče oddati ali umakniti.</w:t>
      </w:r>
    </w:p>
    <w:p w14:paraId="59EC53A6" w14:textId="77777777" w:rsidR="000922BC" w:rsidRPr="00AA7241" w:rsidRDefault="000922BC" w:rsidP="000C6091">
      <w:pPr>
        <w:spacing w:line="260" w:lineRule="exact"/>
        <w:jc w:val="both"/>
        <w:rPr>
          <w:rFonts w:eastAsia="Calibri" w:cs="Arial"/>
          <w:szCs w:val="20"/>
          <w:lang w:eastAsia="en-US"/>
        </w:rPr>
      </w:pPr>
    </w:p>
    <w:p w14:paraId="2C901DD6" w14:textId="617271C5" w:rsidR="000922BC" w:rsidRDefault="000922BC" w:rsidP="000C6091">
      <w:pPr>
        <w:spacing w:line="260" w:lineRule="exact"/>
        <w:jc w:val="both"/>
        <w:rPr>
          <w:rFonts w:eastAsia="Calibri" w:cs="Arial"/>
          <w:szCs w:val="20"/>
          <w:lang w:eastAsia="en-US"/>
        </w:rPr>
      </w:pPr>
      <w:r w:rsidRPr="00AA7241">
        <w:rPr>
          <w:rFonts w:eastAsia="Calibri" w:cs="Arial"/>
          <w:szCs w:val="20"/>
          <w:lang w:eastAsia="en-US"/>
        </w:rPr>
        <w:t xml:space="preserve">Dostop do povezave za oddajo elektronske ponudbe v tem postopku </w:t>
      </w:r>
      <w:r w:rsidR="00666B31">
        <w:rPr>
          <w:rFonts w:eastAsia="Calibri" w:cs="Arial"/>
          <w:szCs w:val="20"/>
          <w:lang w:eastAsia="en-US"/>
        </w:rPr>
        <w:t xml:space="preserve">oddaje </w:t>
      </w:r>
      <w:r w:rsidRPr="00AA7241">
        <w:rPr>
          <w:rFonts w:eastAsia="Calibri" w:cs="Arial"/>
          <w:szCs w:val="20"/>
          <w:lang w:eastAsia="en-US"/>
        </w:rPr>
        <w:t>javnega naročila je naveden v obvestilu o naročilu na portalu javnih naročil.</w:t>
      </w:r>
    </w:p>
    <w:p w14:paraId="7E8374DE" w14:textId="455F10B5" w:rsidR="00666B31" w:rsidRDefault="00666B31" w:rsidP="000C6091">
      <w:pPr>
        <w:spacing w:line="260" w:lineRule="exact"/>
        <w:jc w:val="both"/>
        <w:rPr>
          <w:rFonts w:eastAsia="Calibri" w:cs="Arial"/>
          <w:szCs w:val="20"/>
          <w:lang w:eastAsia="en-US"/>
        </w:rPr>
      </w:pPr>
    </w:p>
    <w:p w14:paraId="6B10D13C" w14:textId="77777777" w:rsidR="001B3E06" w:rsidRDefault="001B3E06" w:rsidP="000C6091">
      <w:pPr>
        <w:spacing w:line="260" w:lineRule="exact"/>
        <w:jc w:val="both"/>
        <w:rPr>
          <w:rFonts w:eastAsia="Calibri" w:cs="Arial"/>
          <w:szCs w:val="20"/>
          <w:lang w:eastAsia="en-US"/>
        </w:rPr>
      </w:pPr>
    </w:p>
    <w:p w14:paraId="58F81DC6" w14:textId="77777777" w:rsidR="0045033D" w:rsidRPr="00AA7241" w:rsidRDefault="0045033D" w:rsidP="000C6091">
      <w:pPr>
        <w:pStyle w:val="Naslov1"/>
        <w:spacing w:line="260" w:lineRule="exact"/>
        <w:rPr>
          <w:rFonts w:cs="Arial"/>
          <w:sz w:val="20"/>
          <w:szCs w:val="20"/>
        </w:rPr>
      </w:pPr>
      <w:bookmarkStart w:id="15" w:name="_Toc81830737"/>
      <w:bookmarkStart w:id="16" w:name="_Toc96683977"/>
      <w:bookmarkStart w:id="17" w:name="_Toc188367074"/>
      <w:r w:rsidRPr="00AA7241">
        <w:rPr>
          <w:rFonts w:cs="Arial"/>
          <w:sz w:val="20"/>
          <w:szCs w:val="20"/>
        </w:rPr>
        <w:t>INFORMACIJE V ZVEZI Z ODPIRANJEM PONUDB</w:t>
      </w:r>
      <w:bookmarkEnd w:id="15"/>
      <w:bookmarkEnd w:id="16"/>
      <w:bookmarkEnd w:id="17"/>
    </w:p>
    <w:p w14:paraId="419B20C0" w14:textId="77777777" w:rsidR="0045033D" w:rsidRPr="00AA7241" w:rsidRDefault="0045033D" w:rsidP="000C6091">
      <w:pPr>
        <w:spacing w:line="260" w:lineRule="exact"/>
        <w:jc w:val="both"/>
        <w:rPr>
          <w:rFonts w:eastAsia="Calibri" w:cs="Arial"/>
          <w:szCs w:val="20"/>
          <w:lang w:eastAsia="en-US"/>
        </w:rPr>
      </w:pPr>
    </w:p>
    <w:p w14:paraId="148D3B3C" w14:textId="05B9981F"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 xml:space="preserve">Odpiranje ponudb bo potekalo samodejno v sistemu e-JN na spletnem naslovu </w:t>
      </w:r>
      <w:hyperlink r:id="rId12" w:history="1">
        <w:r w:rsidRPr="00AA7241">
          <w:rPr>
            <w:rStyle w:val="Hiperpovezava"/>
            <w:rFonts w:eastAsia="Calibri" w:cs="Arial"/>
            <w:szCs w:val="20"/>
            <w:lang w:eastAsia="en-US"/>
          </w:rPr>
          <w:t>https://ejn.gov.si</w:t>
        </w:r>
      </w:hyperlink>
      <w:r w:rsidRPr="00AA7241">
        <w:rPr>
          <w:rFonts w:eastAsia="Calibri" w:cs="Arial"/>
          <w:szCs w:val="20"/>
          <w:u w:val="single"/>
          <w:lang w:eastAsia="en-US"/>
        </w:rPr>
        <w:t xml:space="preserve"> </w:t>
      </w:r>
      <w:r w:rsidRPr="00AA7241">
        <w:rPr>
          <w:rFonts w:eastAsia="Calibri" w:cs="Arial"/>
          <w:szCs w:val="20"/>
          <w:lang w:eastAsia="en-US"/>
        </w:rPr>
        <w:t>na dan in uro, kot je to določeno v obvestilu o naročilu, objavljenem na portalu javnih naročil</w:t>
      </w:r>
      <w:r w:rsidR="00D84A5B">
        <w:rPr>
          <w:rFonts w:eastAsia="Calibri" w:cs="Arial"/>
          <w:szCs w:val="20"/>
          <w:lang w:eastAsia="en-US"/>
        </w:rPr>
        <w:t xml:space="preserve">, </w:t>
      </w:r>
      <w:r w:rsidR="00D84A5B" w:rsidRPr="00D84A5B">
        <w:rPr>
          <w:rFonts w:eastAsia="Calibri" w:cs="Arial"/>
          <w:szCs w:val="20"/>
          <w:lang w:eastAsia="en-US"/>
        </w:rPr>
        <w:t>v dodatku k Uradnemu listu EU in v informacijskem sistemu e-JN.</w:t>
      </w:r>
    </w:p>
    <w:p w14:paraId="0926199C" w14:textId="77777777" w:rsidR="000922BC" w:rsidRPr="00AA7241" w:rsidRDefault="000922BC" w:rsidP="000C6091">
      <w:pPr>
        <w:spacing w:line="260" w:lineRule="exact"/>
        <w:jc w:val="both"/>
        <w:rPr>
          <w:rFonts w:eastAsia="Calibri" w:cs="Arial"/>
          <w:szCs w:val="20"/>
          <w:lang w:eastAsia="en-US"/>
        </w:rPr>
      </w:pPr>
    </w:p>
    <w:p w14:paraId="15B11A9D" w14:textId="48BA3040"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 xml:space="preserve">Odpiranje poteka tako, da sistem e-JN samodejno ob uri, ki je določena za javno odpiranje ponudb, prikaže podatke o ponudniku, </w:t>
      </w:r>
      <w:r w:rsidRPr="00AA7241">
        <w:rPr>
          <w:rFonts w:eastAsia="Calibri" w:cs="Arial"/>
          <w:bCs/>
          <w:szCs w:val="20"/>
          <w:lang w:eastAsia="en-US"/>
        </w:rPr>
        <w:t>skupni vrednosti brez davka, skupni vrednosti davka in skupni vrednosti z davkom</w:t>
      </w:r>
      <w:r w:rsidRPr="00AA7241">
        <w:rPr>
          <w:rFonts w:eastAsia="Calibri" w:cs="Arial"/>
          <w:szCs w:val="20"/>
          <w:lang w:eastAsia="en-US"/>
        </w:rPr>
        <w:t xml:space="preserve"> ter omogoči dostop do predračuna, ki je naložen v sistemu e-JN v razdelku »</w:t>
      </w:r>
      <w:r w:rsidR="00666B31">
        <w:rPr>
          <w:rFonts w:eastAsia="Calibri" w:cs="Arial"/>
          <w:szCs w:val="20"/>
          <w:lang w:eastAsia="en-US"/>
        </w:rPr>
        <w:t>P</w:t>
      </w:r>
      <w:r w:rsidRPr="00AA7241">
        <w:rPr>
          <w:rFonts w:eastAsia="Calibri" w:cs="Arial"/>
          <w:szCs w:val="20"/>
          <w:lang w:eastAsia="en-US"/>
        </w:rPr>
        <w:t xml:space="preserve">onudbena vrednost«, v delu »Predračun«. </w:t>
      </w:r>
    </w:p>
    <w:p w14:paraId="4656C191" w14:textId="77777777" w:rsidR="000922BC" w:rsidRPr="00AA7241" w:rsidRDefault="000922BC" w:rsidP="000C6091">
      <w:pPr>
        <w:spacing w:line="260" w:lineRule="exact"/>
        <w:jc w:val="both"/>
        <w:rPr>
          <w:rFonts w:eastAsia="Calibri" w:cs="Arial"/>
          <w:szCs w:val="20"/>
          <w:lang w:eastAsia="en-US"/>
        </w:rPr>
      </w:pPr>
    </w:p>
    <w:p w14:paraId="094CAAED" w14:textId="53A4D781" w:rsidR="000922BC" w:rsidRPr="00AA7241" w:rsidRDefault="000922BC" w:rsidP="000C6091">
      <w:pPr>
        <w:spacing w:line="260" w:lineRule="exact"/>
        <w:jc w:val="both"/>
        <w:rPr>
          <w:rFonts w:eastAsia="Calibri" w:cs="Arial"/>
          <w:szCs w:val="20"/>
          <w:lang w:eastAsia="en-US"/>
        </w:rPr>
      </w:pPr>
      <w:r w:rsidRPr="00AA7241">
        <w:rPr>
          <w:rFonts w:eastAsia="Calibri" w:cs="Arial"/>
          <w:szCs w:val="20"/>
          <w:lang w:eastAsia="en-US"/>
        </w:rPr>
        <w:t xml:space="preserve">Ponudnikom, ki bodo oddali ponudbe, bo zapisnik o odpiranju ponudb na voljo v sistemu e-JN v </w:t>
      </w:r>
      <w:r w:rsidR="00673A34">
        <w:rPr>
          <w:rFonts w:eastAsia="Calibri" w:cs="Arial"/>
          <w:szCs w:val="20"/>
          <w:lang w:eastAsia="en-US"/>
        </w:rPr>
        <w:t>razdelku »S</w:t>
      </w:r>
      <w:r w:rsidRPr="00AA7241">
        <w:rPr>
          <w:rFonts w:eastAsia="Calibri" w:cs="Arial"/>
          <w:szCs w:val="20"/>
          <w:lang w:eastAsia="en-US"/>
        </w:rPr>
        <w:t>eznamu prejetih ponudb</w:t>
      </w:r>
      <w:r w:rsidR="00673A34">
        <w:rPr>
          <w:rFonts w:eastAsia="Calibri" w:cs="Arial"/>
          <w:szCs w:val="20"/>
          <w:lang w:eastAsia="en-US"/>
        </w:rPr>
        <w:t>«</w:t>
      </w:r>
      <w:r w:rsidRPr="00AA7241">
        <w:rPr>
          <w:rFonts w:eastAsia="Calibri" w:cs="Arial"/>
          <w:szCs w:val="20"/>
          <w:lang w:eastAsia="en-US"/>
        </w:rPr>
        <w:t>.</w:t>
      </w:r>
    </w:p>
    <w:p w14:paraId="3C920E2C" w14:textId="3258F272" w:rsidR="003A49D1" w:rsidRDefault="003A49D1" w:rsidP="000C6091">
      <w:pPr>
        <w:spacing w:line="260" w:lineRule="exact"/>
        <w:jc w:val="both"/>
        <w:rPr>
          <w:rFonts w:cs="Arial"/>
          <w:szCs w:val="20"/>
        </w:rPr>
      </w:pPr>
    </w:p>
    <w:p w14:paraId="1959C2DA" w14:textId="77777777" w:rsidR="00B2656A" w:rsidRPr="00AA7241" w:rsidRDefault="00B2656A" w:rsidP="000C6091">
      <w:pPr>
        <w:spacing w:line="260" w:lineRule="exact"/>
        <w:jc w:val="both"/>
        <w:rPr>
          <w:rFonts w:cs="Arial"/>
          <w:szCs w:val="20"/>
        </w:rPr>
      </w:pPr>
    </w:p>
    <w:p w14:paraId="63696546" w14:textId="77777777" w:rsidR="00400A3C" w:rsidRPr="00AA7241" w:rsidRDefault="00C91BF6" w:rsidP="000C6091">
      <w:pPr>
        <w:pStyle w:val="Naslov1"/>
        <w:spacing w:line="260" w:lineRule="exact"/>
        <w:rPr>
          <w:rFonts w:cs="Arial"/>
          <w:sz w:val="20"/>
          <w:szCs w:val="20"/>
        </w:rPr>
      </w:pPr>
      <w:bookmarkStart w:id="18" w:name="_Toc336851734"/>
      <w:bookmarkStart w:id="19" w:name="_Toc336851782"/>
      <w:bookmarkStart w:id="20" w:name="_Toc188367075"/>
      <w:r w:rsidRPr="00AA7241">
        <w:rPr>
          <w:rFonts w:cs="Arial"/>
          <w:sz w:val="20"/>
          <w:szCs w:val="20"/>
        </w:rPr>
        <w:t>PRAVNA PODLAGA</w:t>
      </w:r>
      <w:bookmarkEnd w:id="18"/>
      <w:bookmarkEnd w:id="19"/>
      <w:bookmarkEnd w:id="20"/>
    </w:p>
    <w:p w14:paraId="5D5F1E99" w14:textId="77777777" w:rsidR="008E4247" w:rsidRPr="00AA7241" w:rsidRDefault="008E4247" w:rsidP="000C6091">
      <w:pPr>
        <w:spacing w:line="260" w:lineRule="exact"/>
        <w:jc w:val="both"/>
        <w:rPr>
          <w:rFonts w:cs="Arial"/>
          <w:szCs w:val="20"/>
        </w:rPr>
      </w:pPr>
    </w:p>
    <w:p w14:paraId="2525AA33" w14:textId="75EC50E4" w:rsidR="000A4571" w:rsidRPr="00AA7241" w:rsidRDefault="0032156A" w:rsidP="000C6091">
      <w:pPr>
        <w:spacing w:line="260" w:lineRule="exact"/>
        <w:jc w:val="both"/>
        <w:rPr>
          <w:rFonts w:cs="Arial"/>
          <w:szCs w:val="20"/>
        </w:rPr>
      </w:pPr>
      <w:r w:rsidRPr="00AA7241">
        <w:rPr>
          <w:rFonts w:cs="Arial"/>
          <w:szCs w:val="20"/>
        </w:rPr>
        <w:t>Naročnik izvaja postopek</w:t>
      </w:r>
      <w:r w:rsidR="008C7509" w:rsidRPr="00AA7241">
        <w:rPr>
          <w:rFonts w:cs="Arial"/>
          <w:szCs w:val="20"/>
        </w:rPr>
        <w:t xml:space="preserve"> oddaje javnega naročila </w:t>
      </w:r>
      <w:r w:rsidRPr="00AA7241">
        <w:rPr>
          <w:rFonts w:cs="Arial"/>
          <w:szCs w:val="20"/>
        </w:rPr>
        <w:t>na podlagi</w:t>
      </w:r>
      <w:r w:rsidR="00400A3C" w:rsidRPr="00AA7241">
        <w:rPr>
          <w:rFonts w:cs="Arial"/>
          <w:szCs w:val="20"/>
        </w:rPr>
        <w:t xml:space="preserve"> veljavnega zakona in podzakonskih aktov, ki urejajo javno naročanje, v skladu z veljavno zakonodajo, ki ureja področje javnih financ ter področje, ki je predmet javnega naročila.</w:t>
      </w:r>
    </w:p>
    <w:p w14:paraId="474D8288" w14:textId="491A953E" w:rsidR="00BB593D" w:rsidRDefault="00BB593D" w:rsidP="000C6091">
      <w:pPr>
        <w:spacing w:line="260" w:lineRule="exact"/>
        <w:jc w:val="both"/>
        <w:rPr>
          <w:rFonts w:cs="Arial"/>
          <w:szCs w:val="20"/>
        </w:rPr>
      </w:pPr>
    </w:p>
    <w:p w14:paraId="1BDC4870" w14:textId="77777777" w:rsidR="00B2656A" w:rsidRPr="00AA7241" w:rsidRDefault="00B2656A" w:rsidP="000C6091">
      <w:pPr>
        <w:spacing w:line="260" w:lineRule="exact"/>
        <w:jc w:val="both"/>
        <w:rPr>
          <w:rFonts w:cs="Arial"/>
          <w:szCs w:val="20"/>
        </w:rPr>
      </w:pPr>
    </w:p>
    <w:p w14:paraId="0D72E6A1" w14:textId="55A423F5" w:rsidR="0045033D" w:rsidRPr="00AA7241" w:rsidRDefault="0045033D" w:rsidP="000C6091">
      <w:pPr>
        <w:pStyle w:val="Naslov1"/>
        <w:spacing w:line="260" w:lineRule="exact"/>
        <w:rPr>
          <w:rFonts w:cs="Arial"/>
          <w:sz w:val="20"/>
          <w:szCs w:val="20"/>
        </w:rPr>
      </w:pPr>
      <w:bookmarkStart w:id="21" w:name="_Toc188367076"/>
      <w:r w:rsidRPr="00AA7241">
        <w:rPr>
          <w:rFonts w:cs="Arial"/>
          <w:sz w:val="20"/>
          <w:szCs w:val="20"/>
        </w:rPr>
        <w:t>TEMELJNA PRAVILA ZA DOSTOP, OBVESTILA IN POJASNILA V ZVEZI Z DOKUMENTACIJO</w:t>
      </w:r>
      <w:r w:rsidR="00673A34">
        <w:rPr>
          <w:rFonts w:cs="Arial"/>
          <w:sz w:val="20"/>
          <w:szCs w:val="20"/>
        </w:rPr>
        <w:t xml:space="preserve"> V ZVEZI Z ODDAJO JAVNEGA NAROČILA</w:t>
      </w:r>
      <w:bookmarkEnd w:id="21"/>
    </w:p>
    <w:p w14:paraId="03592B02" w14:textId="77777777" w:rsidR="006B5CB6" w:rsidRPr="00AA7241" w:rsidRDefault="006B5CB6" w:rsidP="000C6091">
      <w:pPr>
        <w:spacing w:line="260" w:lineRule="exact"/>
        <w:jc w:val="both"/>
        <w:rPr>
          <w:rFonts w:cs="Arial"/>
          <w:szCs w:val="20"/>
        </w:rPr>
      </w:pPr>
    </w:p>
    <w:p w14:paraId="0ED39504" w14:textId="7D3694C2" w:rsidR="006B5CB6" w:rsidRPr="00AA7241" w:rsidRDefault="00580246" w:rsidP="000C6091">
      <w:pPr>
        <w:pStyle w:val="Naslov2"/>
        <w:numPr>
          <w:ilvl w:val="1"/>
          <w:numId w:val="11"/>
        </w:numPr>
        <w:spacing w:line="260" w:lineRule="exact"/>
        <w:ind w:hanging="499"/>
        <w:rPr>
          <w:rFonts w:cs="Arial"/>
          <w:szCs w:val="20"/>
        </w:rPr>
      </w:pPr>
      <w:bookmarkStart w:id="22" w:name="_Toc336851736"/>
      <w:bookmarkStart w:id="23" w:name="_Toc336851784"/>
      <w:bookmarkStart w:id="24" w:name="_Toc188367077"/>
      <w:r w:rsidRPr="00AA7241">
        <w:rPr>
          <w:rFonts w:cs="Arial"/>
          <w:szCs w:val="20"/>
        </w:rPr>
        <w:t>Dostop do dokumentacije</w:t>
      </w:r>
      <w:bookmarkEnd w:id="22"/>
      <w:bookmarkEnd w:id="23"/>
      <w:r w:rsidR="00673A34">
        <w:rPr>
          <w:rFonts w:cs="Arial"/>
          <w:szCs w:val="20"/>
        </w:rPr>
        <w:t xml:space="preserve"> v zvezi z oddajo javnega naročila</w:t>
      </w:r>
      <w:bookmarkEnd w:id="24"/>
    </w:p>
    <w:p w14:paraId="66087126" w14:textId="77777777" w:rsidR="006B5CB6" w:rsidRPr="00AA7241" w:rsidRDefault="006B5CB6" w:rsidP="000C6091">
      <w:pPr>
        <w:spacing w:line="260" w:lineRule="exact"/>
        <w:jc w:val="both"/>
        <w:rPr>
          <w:rFonts w:cs="Arial"/>
          <w:szCs w:val="20"/>
        </w:rPr>
      </w:pPr>
    </w:p>
    <w:p w14:paraId="74D355BB" w14:textId="040DE08B" w:rsidR="0045033D" w:rsidRPr="00AA7241" w:rsidRDefault="007B7578" w:rsidP="000C6091">
      <w:pPr>
        <w:spacing w:line="260" w:lineRule="exact"/>
        <w:jc w:val="both"/>
        <w:rPr>
          <w:rFonts w:eastAsia="Calibri" w:cs="Arial"/>
          <w:szCs w:val="20"/>
          <w:lang w:eastAsia="en-US"/>
        </w:rPr>
      </w:pPr>
      <w:r w:rsidRPr="00AA7241">
        <w:rPr>
          <w:rFonts w:eastAsia="Calibri" w:cs="Arial"/>
          <w:szCs w:val="20"/>
          <w:lang w:eastAsia="en-US"/>
        </w:rPr>
        <w:t>Dokumentacija v zvezi z oddajo javnega naročila je objavljena v okviru objave tega naročila na portalu javnih naročil.</w:t>
      </w:r>
    </w:p>
    <w:p w14:paraId="28C9141B" w14:textId="77777777" w:rsidR="00DC5EA1" w:rsidRPr="00AA7241" w:rsidRDefault="00DC5EA1" w:rsidP="000C6091">
      <w:pPr>
        <w:spacing w:line="260" w:lineRule="exact"/>
        <w:jc w:val="both"/>
        <w:rPr>
          <w:rFonts w:cs="Arial"/>
          <w:szCs w:val="20"/>
        </w:rPr>
      </w:pPr>
    </w:p>
    <w:p w14:paraId="6CE9AF92" w14:textId="3A966DB8" w:rsidR="00400A3C" w:rsidRPr="00AA7241" w:rsidRDefault="00400A3C" w:rsidP="000C6091">
      <w:pPr>
        <w:spacing w:line="260" w:lineRule="exact"/>
        <w:jc w:val="both"/>
        <w:rPr>
          <w:rFonts w:cs="Arial"/>
          <w:szCs w:val="20"/>
        </w:rPr>
      </w:pPr>
      <w:r w:rsidRPr="00AA7241">
        <w:rPr>
          <w:rFonts w:cs="Arial"/>
          <w:szCs w:val="20"/>
        </w:rPr>
        <w:t>Odkupnine za</w:t>
      </w:r>
      <w:r w:rsidR="00333661" w:rsidRPr="00AA7241">
        <w:rPr>
          <w:rFonts w:cs="Arial"/>
          <w:szCs w:val="20"/>
        </w:rPr>
        <w:t xml:space="preserve"> </w:t>
      </w:r>
      <w:r w:rsidRPr="00AA7241">
        <w:rPr>
          <w:rFonts w:cs="Arial"/>
          <w:szCs w:val="20"/>
        </w:rPr>
        <w:t>dokumentacijo</w:t>
      </w:r>
      <w:r w:rsidR="001673C6" w:rsidRPr="00AA7241">
        <w:rPr>
          <w:rFonts w:cs="Arial"/>
          <w:szCs w:val="20"/>
        </w:rPr>
        <w:t xml:space="preserve"> </w:t>
      </w:r>
      <w:r w:rsidR="00E83C76">
        <w:rPr>
          <w:rFonts w:cs="Arial"/>
          <w:szCs w:val="20"/>
        </w:rPr>
        <w:t xml:space="preserve">v zvezi z oddajo javnega naročila </w:t>
      </w:r>
      <w:r w:rsidRPr="00AA7241">
        <w:rPr>
          <w:rFonts w:cs="Arial"/>
          <w:szCs w:val="20"/>
        </w:rPr>
        <w:t>ni.</w:t>
      </w:r>
    </w:p>
    <w:p w14:paraId="5C015C0A" w14:textId="77777777" w:rsidR="006B5CB6" w:rsidRPr="00AA7241" w:rsidRDefault="006B5CB6" w:rsidP="000C6091">
      <w:pPr>
        <w:spacing w:line="260" w:lineRule="exact"/>
        <w:jc w:val="both"/>
        <w:rPr>
          <w:rFonts w:cs="Arial"/>
          <w:szCs w:val="20"/>
        </w:rPr>
      </w:pPr>
    </w:p>
    <w:p w14:paraId="7334FCDE" w14:textId="6E036967" w:rsidR="006B5CB6" w:rsidRPr="00AA7241" w:rsidRDefault="0045033D" w:rsidP="000C6091">
      <w:pPr>
        <w:pStyle w:val="Naslov2"/>
        <w:numPr>
          <w:ilvl w:val="1"/>
          <w:numId w:val="11"/>
        </w:numPr>
        <w:spacing w:line="260" w:lineRule="exact"/>
        <w:ind w:hanging="499"/>
        <w:rPr>
          <w:rFonts w:cs="Arial"/>
          <w:szCs w:val="20"/>
        </w:rPr>
      </w:pPr>
      <w:bookmarkStart w:id="25" w:name="_Toc188367078"/>
      <w:r w:rsidRPr="00AA7241">
        <w:rPr>
          <w:rFonts w:cs="Arial"/>
          <w:szCs w:val="20"/>
        </w:rPr>
        <w:t>Obvestila in pojasnila v zvezi z dokumentacijo za oddajo javnega naročila</w:t>
      </w:r>
      <w:bookmarkEnd w:id="25"/>
    </w:p>
    <w:p w14:paraId="64AAEDB0" w14:textId="77777777" w:rsidR="0045033D" w:rsidRPr="00AA7241" w:rsidRDefault="0045033D" w:rsidP="000C6091">
      <w:pPr>
        <w:spacing w:line="260" w:lineRule="exact"/>
        <w:jc w:val="both"/>
        <w:rPr>
          <w:rFonts w:cs="Arial"/>
          <w:szCs w:val="20"/>
        </w:rPr>
      </w:pPr>
    </w:p>
    <w:p w14:paraId="52D5BF51" w14:textId="0116D9B7" w:rsidR="00CC7517" w:rsidRPr="00AA7241" w:rsidRDefault="00CC7517" w:rsidP="000C6091">
      <w:pPr>
        <w:spacing w:line="260" w:lineRule="exact"/>
        <w:jc w:val="both"/>
        <w:rPr>
          <w:rFonts w:cs="Arial"/>
          <w:szCs w:val="20"/>
        </w:rPr>
      </w:pPr>
      <w:r w:rsidRPr="00AA7241">
        <w:rPr>
          <w:rFonts w:cs="Arial"/>
          <w:szCs w:val="20"/>
        </w:rPr>
        <w:t>Komunikacija s ponudniki o vprašanjih v zvezi z vsebino naročila in v zvezi s pripravo ponudbe poteka izključno preko portala javnih naročil.</w:t>
      </w:r>
    </w:p>
    <w:p w14:paraId="6D196B34" w14:textId="77777777" w:rsidR="00CC7517" w:rsidRPr="00AA7241" w:rsidRDefault="00CC7517" w:rsidP="000C6091">
      <w:pPr>
        <w:spacing w:line="260" w:lineRule="exact"/>
        <w:jc w:val="both"/>
        <w:rPr>
          <w:rFonts w:cs="Arial"/>
          <w:szCs w:val="20"/>
        </w:rPr>
      </w:pPr>
    </w:p>
    <w:p w14:paraId="03328F7F" w14:textId="7779D87A" w:rsidR="00CC7517" w:rsidRPr="00AA7241" w:rsidRDefault="00CC7517" w:rsidP="000C6091">
      <w:pPr>
        <w:spacing w:line="260" w:lineRule="exact"/>
        <w:jc w:val="both"/>
        <w:rPr>
          <w:rFonts w:cs="Arial"/>
          <w:szCs w:val="20"/>
        </w:rPr>
      </w:pPr>
      <w:r w:rsidRPr="00AA7241">
        <w:rPr>
          <w:rFonts w:cs="Arial"/>
          <w:szCs w:val="20"/>
        </w:rPr>
        <w:t xml:space="preserve">Naročnik bo zahtevo za pojasnilo dokumentacije </w:t>
      </w:r>
      <w:r w:rsidR="00673A34">
        <w:rPr>
          <w:rFonts w:cs="Arial"/>
          <w:szCs w:val="20"/>
        </w:rPr>
        <w:t xml:space="preserve">v zvezi z oddajo javnega naročila </w:t>
      </w:r>
      <w:r w:rsidRPr="00AA7241">
        <w:rPr>
          <w:rFonts w:cs="Arial"/>
          <w:szCs w:val="20"/>
        </w:rPr>
        <w:t xml:space="preserve">oziroma kakršnokoli drugo vprašanje v zvezi z naročilom štel kot pravočasno, </w:t>
      </w:r>
      <w:r w:rsidR="00673A34">
        <w:rPr>
          <w:rFonts w:cs="Arial"/>
          <w:szCs w:val="20"/>
        </w:rPr>
        <w:t>če</w:t>
      </w:r>
      <w:r w:rsidRPr="00AA7241">
        <w:rPr>
          <w:rFonts w:cs="Arial"/>
          <w:szCs w:val="20"/>
        </w:rPr>
        <w:t xml:space="preserve"> bo na </w:t>
      </w:r>
      <w:r w:rsidR="000A2777" w:rsidRPr="00AA7241">
        <w:rPr>
          <w:rFonts w:cs="Arial"/>
          <w:szCs w:val="20"/>
        </w:rPr>
        <w:t>P</w:t>
      </w:r>
      <w:r w:rsidRPr="00AA7241">
        <w:rPr>
          <w:rFonts w:cs="Arial"/>
          <w:szCs w:val="20"/>
        </w:rPr>
        <w:t>ortalu javnih naročil zastavljeno najkasneje do</w:t>
      </w:r>
      <w:r w:rsidR="00AB1791" w:rsidRPr="00AA7241">
        <w:rPr>
          <w:rFonts w:cs="Arial"/>
          <w:szCs w:val="20"/>
        </w:rPr>
        <w:t xml:space="preserve"> </w:t>
      </w:r>
      <w:r w:rsidR="00673A34">
        <w:rPr>
          <w:rFonts w:cs="Arial"/>
          <w:szCs w:val="20"/>
        </w:rPr>
        <w:t>roka</w:t>
      </w:r>
      <w:r w:rsidR="00AB1791" w:rsidRPr="00AA7241">
        <w:rPr>
          <w:rFonts w:cs="Arial"/>
          <w:szCs w:val="20"/>
        </w:rPr>
        <w:t>, kot je to določen v obvestilu o naročilu</w:t>
      </w:r>
      <w:r w:rsidR="000A2777" w:rsidRPr="00AA7241">
        <w:rPr>
          <w:rFonts w:cs="Arial"/>
          <w:szCs w:val="20"/>
        </w:rPr>
        <w:t>, objavljenem na P</w:t>
      </w:r>
      <w:r w:rsidR="00AB1791" w:rsidRPr="00AA7241">
        <w:rPr>
          <w:rFonts w:cs="Arial"/>
          <w:szCs w:val="20"/>
        </w:rPr>
        <w:t>ortalu javnih naročil</w:t>
      </w:r>
      <w:r w:rsidR="008D052D" w:rsidRPr="00AA7241">
        <w:rPr>
          <w:rFonts w:cs="Arial"/>
          <w:szCs w:val="20"/>
        </w:rPr>
        <w:t xml:space="preserve"> in v Dodatku k Uradnemu listu EU.</w:t>
      </w:r>
    </w:p>
    <w:p w14:paraId="3472FA89" w14:textId="25EB8DCC" w:rsidR="004D6BEE" w:rsidRPr="00AA7241" w:rsidRDefault="004D6BEE" w:rsidP="000C6091">
      <w:pPr>
        <w:spacing w:line="260" w:lineRule="exact"/>
        <w:jc w:val="both"/>
        <w:rPr>
          <w:rFonts w:cs="Arial"/>
          <w:szCs w:val="20"/>
        </w:rPr>
      </w:pPr>
      <w:r w:rsidRPr="00AA7241">
        <w:rPr>
          <w:rFonts w:cs="Arial"/>
          <w:szCs w:val="20"/>
        </w:rPr>
        <w:lastRenderedPageBreak/>
        <w:t>Na zahteve za pojasnila oziroma druga vprašanja v zvezi z naročilom, zastavljena po tem roku, naročnik ne bo odgovarjal.</w:t>
      </w:r>
      <w:r w:rsidR="00750910" w:rsidRPr="00AA7241">
        <w:rPr>
          <w:rFonts w:cs="Arial"/>
          <w:szCs w:val="20"/>
        </w:rPr>
        <w:t xml:space="preserve"> </w:t>
      </w:r>
      <w:r w:rsidR="00673A34">
        <w:rPr>
          <w:rFonts w:cs="Arial"/>
          <w:szCs w:val="20"/>
        </w:rPr>
        <w:t>Prav</w:t>
      </w:r>
      <w:r w:rsidR="00750910" w:rsidRPr="00AA7241">
        <w:rPr>
          <w:rFonts w:cs="Arial"/>
          <w:szCs w:val="20"/>
        </w:rPr>
        <w:t xml:space="preserve"> tako</w:t>
      </w:r>
      <w:r w:rsidR="00673A34">
        <w:rPr>
          <w:rFonts w:cs="Arial"/>
          <w:szCs w:val="20"/>
        </w:rPr>
        <w:t xml:space="preserve"> naročnik</w:t>
      </w:r>
      <w:r w:rsidR="00750910" w:rsidRPr="00AA7241">
        <w:rPr>
          <w:rFonts w:cs="Arial"/>
          <w:szCs w:val="20"/>
        </w:rPr>
        <w:t xml:space="preserve"> ne bo odgovarjal na komentarje.</w:t>
      </w:r>
    </w:p>
    <w:p w14:paraId="4BC94760" w14:textId="7C8DB99D" w:rsidR="00432BA7" w:rsidRDefault="00432BA7" w:rsidP="000C6091">
      <w:pPr>
        <w:spacing w:line="260" w:lineRule="exact"/>
        <w:rPr>
          <w:rFonts w:eastAsiaTheme="minorHAnsi" w:cs="Arial"/>
          <w:szCs w:val="20"/>
          <w:highlight w:val="yellow"/>
        </w:rPr>
      </w:pPr>
      <w:bookmarkStart w:id="26" w:name="_Toc336851738"/>
      <w:bookmarkStart w:id="27" w:name="_Toc336851786"/>
    </w:p>
    <w:p w14:paraId="6416A90E" w14:textId="70B84DFB" w:rsidR="00960D47" w:rsidRPr="003D0C7E" w:rsidRDefault="005462CB" w:rsidP="000C6091">
      <w:pPr>
        <w:pStyle w:val="Naslov2"/>
        <w:numPr>
          <w:ilvl w:val="1"/>
          <w:numId w:val="11"/>
        </w:numPr>
        <w:spacing w:line="260" w:lineRule="exact"/>
        <w:ind w:hanging="499"/>
        <w:rPr>
          <w:rFonts w:cs="Arial"/>
          <w:szCs w:val="20"/>
        </w:rPr>
      </w:pPr>
      <w:bookmarkStart w:id="28" w:name="_Toc188367079"/>
      <w:r w:rsidRPr="003D0C7E">
        <w:rPr>
          <w:rFonts w:cs="Arial"/>
          <w:szCs w:val="20"/>
        </w:rPr>
        <w:t>Zeleno javno naročanje</w:t>
      </w:r>
      <w:bookmarkEnd w:id="28"/>
    </w:p>
    <w:p w14:paraId="7BD8C176" w14:textId="4582BC8F" w:rsidR="00960D47" w:rsidRPr="003D0C7E" w:rsidRDefault="00960D47" w:rsidP="000C6091">
      <w:pPr>
        <w:spacing w:line="260" w:lineRule="exact"/>
        <w:rPr>
          <w:rFonts w:eastAsiaTheme="minorHAnsi" w:cs="Arial"/>
          <w:szCs w:val="20"/>
        </w:rPr>
      </w:pPr>
    </w:p>
    <w:p w14:paraId="7C99D73E" w14:textId="6E336573" w:rsidR="00DA16BB" w:rsidRDefault="00B53F76" w:rsidP="00B53F76">
      <w:pPr>
        <w:spacing w:line="260" w:lineRule="exact"/>
        <w:jc w:val="both"/>
        <w:rPr>
          <w:rFonts w:eastAsiaTheme="minorHAnsi" w:cs="Arial"/>
          <w:szCs w:val="20"/>
          <w:highlight w:val="yellow"/>
        </w:rPr>
      </w:pPr>
      <w:r w:rsidRPr="00B53F76">
        <w:rPr>
          <w:rFonts w:eastAsiaTheme="minorHAnsi" w:cs="Arial"/>
          <w:szCs w:val="20"/>
        </w:rPr>
        <w:t xml:space="preserve">Ponudnik mora za blago, navedeno v dokumentaciji v zvezi z oddajo javnega naročila, predvideti vgrajeni material in opremo, ki je </w:t>
      </w:r>
      <w:proofErr w:type="spellStart"/>
      <w:r w:rsidRPr="00B53F76">
        <w:rPr>
          <w:rFonts w:eastAsiaTheme="minorHAnsi" w:cs="Arial"/>
          <w:szCs w:val="20"/>
        </w:rPr>
        <w:t>okoljsko</w:t>
      </w:r>
      <w:proofErr w:type="spellEnd"/>
      <w:r w:rsidRPr="00B53F76">
        <w:rPr>
          <w:rFonts w:eastAsiaTheme="minorHAnsi" w:cs="Arial"/>
          <w:szCs w:val="20"/>
        </w:rPr>
        <w:t xml:space="preserve"> manj obremenjujoča ter v skladu z Uredbo o zelenem javnem naročanju (Uradni list RS, št. 51/17, 64/19</w:t>
      </w:r>
      <w:r w:rsidR="00E700B9">
        <w:rPr>
          <w:rFonts w:eastAsiaTheme="minorHAnsi" w:cs="Arial"/>
          <w:szCs w:val="20"/>
        </w:rPr>
        <w:t xml:space="preserve">, </w:t>
      </w:r>
      <w:r w:rsidRPr="00B53F76">
        <w:rPr>
          <w:rFonts w:eastAsiaTheme="minorHAnsi" w:cs="Arial"/>
          <w:szCs w:val="20"/>
        </w:rPr>
        <w:t>121/21</w:t>
      </w:r>
      <w:r w:rsidR="00E700B9">
        <w:rPr>
          <w:rFonts w:eastAsiaTheme="minorHAnsi" w:cs="Arial"/>
          <w:szCs w:val="20"/>
        </w:rPr>
        <w:t xml:space="preserve"> in 132/23</w:t>
      </w:r>
      <w:r w:rsidRPr="00B53F76">
        <w:rPr>
          <w:rFonts w:eastAsiaTheme="minorHAnsi" w:cs="Arial"/>
          <w:szCs w:val="20"/>
        </w:rPr>
        <w:t>; v nadaljnjem besedilu: uredba) za dosego ciljev ter kot je določeno v dokumentu »</w:t>
      </w:r>
      <w:r w:rsidRPr="00DE02B2">
        <w:rPr>
          <w:rFonts w:eastAsiaTheme="minorHAnsi" w:cs="Arial"/>
          <w:szCs w:val="20"/>
        </w:rPr>
        <w:t xml:space="preserve">Tehnične specifikacije, točka </w:t>
      </w:r>
      <w:r w:rsidR="00E700B9" w:rsidRPr="00DE02B2">
        <w:rPr>
          <w:rFonts w:eastAsiaTheme="minorHAnsi" w:cs="Arial"/>
          <w:szCs w:val="20"/>
        </w:rPr>
        <w:t>1.4</w:t>
      </w:r>
      <w:r w:rsidRPr="00DE02B2">
        <w:rPr>
          <w:rFonts w:eastAsiaTheme="minorHAnsi" w:cs="Arial"/>
          <w:szCs w:val="20"/>
        </w:rPr>
        <w:t xml:space="preserve"> </w:t>
      </w:r>
      <w:r w:rsidR="00E700B9" w:rsidRPr="00DE02B2">
        <w:rPr>
          <w:rFonts w:eastAsiaTheme="minorHAnsi" w:cs="Arial"/>
          <w:szCs w:val="20"/>
        </w:rPr>
        <w:t>Dobavljen material</w:t>
      </w:r>
      <w:r w:rsidRPr="00B53F76">
        <w:rPr>
          <w:rFonts w:eastAsiaTheme="minorHAnsi" w:cs="Arial"/>
          <w:szCs w:val="20"/>
        </w:rPr>
        <w:t>« (zahteve za dosego ciljev iz Uredbe o zelenem javnem naročanju).</w:t>
      </w:r>
    </w:p>
    <w:p w14:paraId="5F990F52" w14:textId="77777777" w:rsidR="00DA16BB" w:rsidRDefault="00DA16BB" w:rsidP="00E700B9">
      <w:pPr>
        <w:spacing w:line="260" w:lineRule="exact"/>
        <w:rPr>
          <w:rFonts w:eastAsiaTheme="minorHAnsi" w:cs="Arial"/>
          <w:szCs w:val="20"/>
          <w:highlight w:val="yellow"/>
        </w:rPr>
      </w:pPr>
    </w:p>
    <w:p w14:paraId="743272FC" w14:textId="13863A21" w:rsidR="00E700B9" w:rsidRPr="003D0C7E" w:rsidRDefault="00743AE9" w:rsidP="00E700B9">
      <w:pPr>
        <w:pStyle w:val="Naslov2"/>
        <w:numPr>
          <w:ilvl w:val="1"/>
          <w:numId w:val="11"/>
        </w:numPr>
        <w:spacing w:line="260" w:lineRule="exact"/>
        <w:ind w:hanging="499"/>
        <w:rPr>
          <w:rFonts w:cs="Arial"/>
          <w:szCs w:val="20"/>
        </w:rPr>
      </w:pPr>
      <w:bookmarkStart w:id="29" w:name="_Toc188367080"/>
      <w:r>
        <w:rPr>
          <w:rFonts w:cs="Arial"/>
          <w:szCs w:val="20"/>
        </w:rPr>
        <w:t>Ogled lokacije</w:t>
      </w:r>
      <w:bookmarkEnd w:id="29"/>
    </w:p>
    <w:p w14:paraId="2162AF32" w14:textId="77777777" w:rsidR="00E700B9" w:rsidRDefault="00E700B9" w:rsidP="00E700B9">
      <w:pPr>
        <w:spacing w:line="260" w:lineRule="exact"/>
        <w:rPr>
          <w:rFonts w:eastAsiaTheme="minorHAnsi" w:cs="Arial"/>
          <w:szCs w:val="20"/>
          <w:highlight w:val="yellow"/>
        </w:rPr>
      </w:pPr>
    </w:p>
    <w:p w14:paraId="457ACD01" w14:textId="1F1EDF1D" w:rsidR="00E700B9" w:rsidRPr="000213F7" w:rsidRDefault="00E700B9" w:rsidP="00E700B9">
      <w:pPr>
        <w:spacing w:line="260" w:lineRule="exact"/>
        <w:jc w:val="both"/>
        <w:rPr>
          <w:rFonts w:eastAsiaTheme="minorHAnsi" w:cs="Arial"/>
          <w:szCs w:val="20"/>
        </w:rPr>
      </w:pPr>
      <w:r w:rsidRPr="000213F7">
        <w:rPr>
          <w:rFonts w:eastAsiaTheme="minorHAnsi" w:cs="Arial"/>
          <w:szCs w:val="20"/>
        </w:rPr>
        <w:t xml:space="preserve">Naročnik bo za predmetno naročilo organiziral </w:t>
      </w:r>
      <w:r w:rsidRPr="000213F7">
        <w:rPr>
          <w:rFonts w:eastAsiaTheme="minorHAnsi" w:cs="Arial"/>
          <w:b/>
          <w:bCs/>
          <w:szCs w:val="20"/>
          <w:u w:val="single"/>
        </w:rPr>
        <w:t>obvezn</w:t>
      </w:r>
      <w:r w:rsidR="002927C0">
        <w:rPr>
          <w:rFonts w:eastAsiaTheme="minorHAnsi" w:cs="Arial"/>
          <w:b/>
          <w:bCs/>
          <w:szCs w:val="20"/>
          <w:u w:val="single"/>
        </w:rPr>
        <w:t>e</w:t>
      </w:r>
      <w:r w:rsidRPr="000213F7">
        <w:rPr>
          <w:rFonts w:eastAsiaTheme="minorHAnsi" w:cs="Arial"/>
          <w:b/>
          <w:bCs/>
          <w:szCs w:val="20"/>
          <w:u w:val="single"/>
        </w:rPr>
        <w:t xml:space="preserve"> ogled</w:t>
      </w:r>
      <w:r w:rsidR="002927C0">
        <w:rPr>
          <w:rFonts w:eastAsiaTheme="minorHAnsi" w:cs="Arial"/>
          <w:b/>
          <w:bCs/>
          <w:szCs w:val="20"/>
          <w:u w:val="single"/>
        </w:rPr>
        <w:t>e</w:t>
      </w:r>
      <w:r w:rsidRPr="000213F7">
        <w:rPr>
          <w:rFonts w:eastAsiaTheme="minorHAnsi" w:cs="Arial"/>
          <w:b/>
          <w:bCs/>
          <w:szCs w:val="20"/>
        </w:rPr>
        <w:t xml:space="preserve"> objekta</w:t>
      </w:r>
      <w:r w:rsidRPr="000213F7">
        <w:rPr>
          <w:rFonts w:eastAsiaTheme="minorHAnsi" w:cs="Arial"/>
          <w:szCs w:val="20"/>
        </w:rPr>
        <w:t xml:space="preserve"> na katerem se izvajajo storitve predmetnega javnega naročila, s katerim bo ponudnikom omogočil ogled prostorov in </w:t>
      </w:r>
      <w:r w:rsidR="00E65990" w:rsidRPr="000213F7">
        <w:rPr>
          <w:rFonts w:eastAsiaTheme="minorHAnsi" w:cs="Arial"/>
          <w:szCs w:val="20"/>
        </w:rPr>
        <w:t>tehničn</w:t>
      </w:r>
      <w:r w:rsidR="00E65990">
        <w:rPr>
          <w:rFonts w:eastAsiaTheme="minorHAnsi" w:cs="Arial"/>
          <w:szCs w:val="20"/>
        </w:rPr>
        <w:t>ih</w:t>
      </w:r>
      <w:r w:rsidRPr="000213F7">
        <w:rPr>
          <w:rFonts w:eastAsiaTheme="minorHAnsi" w:cs="Arial"/>
          <w:szCs w:val="20"/>
        </w:rPr>
        <w:t xml:space="preserve"> posebnosti objekta</w:t>
      </w:r>
      <w:r w:rsidR="00E65990">
        <w:rPr>
          <w:rFonts w:eastAsiaTheme="minorHAnsi" w:cs="Arial"/>
          <w:szCs w:val="20"/>
        </w:rPr>
        <w:t>.</w:t>
      </w:r>
    </w:p>
    <w:p w14:paraId="1317814C" w14:textId="77777777" w:rsidR="00E700B9" w:rsidRPr="000213F7" w:rsidRDefault="00E700B9" w:rsidP="00E700B9">
      <w:pPr>
        <w:spacing w:line="260" w:lineRule="exact"/>
        <w:jc w:val="both"/>
        <w:rPr>
          <w:rFonts w:eastAsiaTheme="minorHAnsi" w:cs="Arial"/>
          <w:szCs w:val="20"/>
        </w:rPr>
      </w:pPr>
    </w:p>
    <w:p w14:paraId="72BB59C3" w14:textId="77777777" w:rsidR="00634863" w:rsidRPr="000213F7" w:rsidRDefault="00634863" w:rsidP="00634863">
      <w:pPr>
        <w:spacing w:line="260" w:lineRule="exact"/>
        <w:jc w:val="both"/>
        <w:rPr>
          <w:rFonts w:eastAsiaTheme="minorHAnsi" w:cs="Arial"/>
          <w:szCs w:val="20"/>
        </w:rPr>
      </w:pPr>
      <w:r w:rsidRPr="000213F7">
        <w:rPr>
          <w:rFonts w:eastAsiaTheme="minorHAnsi" w:cs="Arial"/>
          <w:szCs w:val="20"/>
        </w:rPr>
        <w:t xml:space="preserve">Ogledi bodo potekali v terminih, kot bo določeno v obvestilu o naročilu, v razdelku dodatne informacije na portalu javnih naročil. </w:t>
      </w:r>
    </w:p>
    <w:p w14:paraId="186F77F1" w14:textId="77777777" w:rsidR="00634863" w:rsidRPr="000213F7" w:rsidRDefault="00634863" w:rsidP="00634863">
      <w:pPr>
        <w:spacing w:line="260" w:lineRule="exact"/>
        <w:jc w:val="both"/>
        <w:rPr>
          <w:rFonts w:eastAsiaTheme="minorHAnsi" w:cs="Arial"/>
          <w:szCs w:val="20"/>
        </w:rPr>
      </w:pPr>
    </w:p>
    <w:p w14:paraId="418B3102" w14:textId="4980CC05" w:rsidR="00E700B9" w:rsidRDefault="002927C0" w:rsidP="00E700B9">
      <w:pPr>
        <w:spacing w:line="260" w:lineRule="exact"/>
        <w:rPr>
          <w:rFonts w:eastAsiaTheme="minorHAnsi" w:cs="Arial"/>
          <w:szCs w:val="20"/>
          <w:highlight w:val="yellow"/>
        </w:rPr>
      </w:pPr>
      <w:r w:rsidRPr="00224AF4">
        <w:rPr>
          <w:rFonts w:cs="Arial"/>
          <w:bCs/>
          <w:szCs w:val="20"/>
        </w:rPr>
        <w:t>Ponudnik pri oddaji ponudbe priloži tudi skenirano potrjeno potrdilo o opravljenem ogledu.</w:t>
      </w:r>
    </w:p>
    <w:p w14:paraId="41742E00" w14:textId="77777777" w:rsidR="00634863" w:rsidRDefault="00634863" w:rsidP="00E700B9">
      <w:pPr>
        <w:spacing w:line="260" w:lineRule="exact"/>
        <w:rPr>
          <w:rFonts w:eastAsiaTheme="minorHAnsi" w:cs="Arial"/>
          <w:szCs w:val="20"/>
          <w:highlight w:val="yellow"/>
        </w:rPr>
      </w:pPr>
    </w:p>
    <w:p w14:paraId="22E180CF" w14:textId="77777777" w:rsidR="002927C0" w:rsidRDefault="002927C0" w:rsidP="00E700B9">
      <w:pPr>
        <w:spacing w:line="260" w:lineRule="exact"/>
        <w:rPr>
          <w:rFonts w:eastAsiaTheme="minorHAnsi" w:cs="Arial"/>
          <w:szCs w:val="20"/>
          <w:highlight w:val="yellow"/>
        </w:rPr>
      </w:pPr>
    </w:p>
    <w:p w14:paraId="7C007641" w14:textId="58AB85DA" w:rsidR="00400A3C" w:rsidRPr="00AA7241" w:rsidRDefault="005E12E5" w:rsidP="00E700B9">
      <w:pPr>
        <w:pStyle w:val="Naslov1"/>
        <w:spacing w:line="260" w:lineRule="exact"/>
        <w:rPr>
          <w:rFonts w:cs="Arial"/>
          <w:sz w:val="20"/>
          <w:szCs w:val="20"/>
        </w:rPr>
      </w:pPr>
      <w:bookmarkStart w:id="30" w:name="_Toc188367081"/>
      <w:r w:rsidRPr="00AA7241">
        <w:rPr>
          <w:rFonts w:cs="Arial"/>
          <w:sz w:val="20"/>
          <w:szCs w:val="20"/>
        </w:rPr>
        <w:t xml:space="preserve">SESTAVA </w:t>
      </w:r>
      <w:r w:rsidR="00750910" w:rsidRPr="00AA7241">
        <w:rPr>
          <w:rFonts w:cs="Arial"/>
          <w:sz w:val="20"/>
          <w:szCs w:val="20"/>
        </w:rPr>
        <w:t>D</w:t>
      </w:r>
      <w:r w:rsidRPr="00AA7241">
        <w:rPr>
          <w:rFonts w:cs="Arial"/>
          <w:sz w:val="20"/>
          <w:szCs w:val="20"/>
        </w:rPr>
        <w:t>OKUMENTACIJE</w:t>
      </w:r>
      <w:bookmarkEnd w:id="26"/>
      <w:bookmarkEnd w:id="27"/>
      <w:bookmarkEnd w:id="30"/>
      <w:r w:rsidR="00750910" w:rsidRPr="00AA7241">
        <w:rPr>
          <w:rFonts w:cs="Arial"/>
          <w:sz w:val="20"/>
          <w:szCs w:val="20"/>
        </w:rPr>
        <w:t xml:space="preserve"> </w:t>
      </w:r>
    </w:p>
    <w:p w14:paraId="38C58484" w14:textId="77777777" w:rsidR="008E4247" w:rsidRPr="00AA7241" w:rsidRDefault="008E4247" w:rsidP="000C6091">
      <w:pPr>
        <w:spacing w:line="260" w:lineRule="exact"/>
        <w:jc w:val="both"/>
        <w:rPr>
          <w:rFonts w:cs="Arial"/>
          <w:szCs w:val="20"/>
        </w:rPr>
      </w:pPr>
    </w:p>
    <w:p w14:paraId="0C7991E6" w14:textId="58419F8B" w:rsidR="00400A3C" w:rsidRPr="00AA7241" w:rsidRDefault="001673C6" w:rsidP="000C6091">
      <w:pPr>
        <w:spacing w:line="260" w:lineRule="exact"/>
        <w:jc w:val="both"/>
        <w:rPr>
          <w:rFonts w:cs="Arial"/>
          <w:szCs w:val="20"/>
        </w:rPr>
      </w:pPr>
      <w:bookmarkStart w:id="31" w:name="_Hlk513630830"/>
      <w:r w:rsidRPr="00AA7241">
        <w:rPr>
          <w:rFonts w:cs="Arial"/>
          <w:szCs w:val="20"/>
        </w:rPr>
        <w:t>D</w:t>
      </w:r>
      <w:r w:rsidR="00400A3C" w:rsidRPr="00AA7241">
        <w:rPr>
          <w:rFonts w:cs="Arial"/>
          <w:szCs w:val="20"/>
        </w:rPr>
        <w:t xml:space="preserve">okumentacijo </w:t>
      </w:r>
      <w:r w:rsidR="00673A34">
        <w:rPr>
          <w:rFonts w:cs="Arial"/>
          <w:szCs w:val="20"/>
        </w:rPr>
        <w:t xml:space="preserve">v zvezi z </w:t>
      </w:r>
      <w:r w:rsidRPr="00AA7241">
        <w:rPr>
          <w:rFonts w:cs="Arial"/>
          <w:szCs w:val="20"/>
        </w:rPr>
        <w:t xml:space="preserve">oddajo javnega naročila </w:t>
      </w:r>
      <w:r w:rsidR="00400A3C" w:rsidRPr="00AA7241">
        <w:rPr>
          <w:rFonts w:cs="Arial"/>
          <w:szCs w:val="20"/>
        </w:rPr>
        <w:t>sestavljajo:</w:t>
      </w:r>
      <w:r w:rsidR="00C450AB" w:rsidRPr="00AA7241">
        <w:rPr>
          <w:rFonts w:cs="Arial"/>
          <w:szCs w:val="20"/>
        </w:rPr>
        <w:t xml:space="preserve"> </w:t>
      </w:r>
    </w:p>
    <w:p w14:paraId="2EDEE525" w14:textId="539BF619" w:rsidR="0071261A" w:rsidRPr="00AA7241" w:rsidRDefault="002463DF" w:rsidP="000C6091">
      <w:pPr>
        <w:pStyle w:val="Odstavekseznama"/>
        <w:numPr>
          <w:ilvl w:val="0"/>
          <w:numId w:val="4"/>
        </w:numPr>
        <w:spacing w:line="260" w:lineRule="exact"/>
        <w:jc w:val="both"/>
        <w:rPr>
          <w:rFonts w:cs="Arial"/>
          <w:szCs w:val="20"/>
        </w:rPr>
      </w:pPr>
      <w:bookmarkStart w:id="32" w:name="_Hlk506530347"/>
      <w:r w:rsidRPr="00AA7241">
        <w:rPr>
          <w:rFonts w:cs="Arial"/>
          <w:szCs w:val="20"/>
        </w:rPr>
        <w:t>N</w:t>
      </w:r>
      <w:r w:rsidR="00400A3C" w:rsidRPr="00AA7241">
        <w:rPr>
          <w:rFonts w:cs="Arial"/>
          <w:szCs w:val="20"/>
        </w:rPr>
        <w:t>avodila</w:t>
      </w:r>
      <w:r w:rsidR="002D73DD" w:rsidRPr="00AA7241">
        <w:rPr>
          <w:rFonts w:cs="Arial"/>
          <w:szCs w:val="20"/>
        </w:rPr>
        <w:t xml:space="preserve"> gospodarskim subjektom </w:t>
      </w:r>
      <w:r w:rsidR="00FE1391" w:rsidRPr="00AA7241">
        <w:rPr>
          <w:rFonts w:cs="Arial"/>
          <w:szCs w:val="20"/>
        </w:rPr>
        <w:t>za pripravo ponudbe</w:t>
      </w:r>
      <w:r w:rsidR="00BA3400">
        <w:rPr>
          <w:rFonts w:cs="Arial"/>
          <w:szCs w:val="20"/>
        </w:rPr>
        <w:t>,</w:t>
      </w:r>
    </w:p>
    <w:p w14:paraId="79C0FA70" w14:textId="3C551357" w:rsidR="00841CD1" w:rsidRPr="00AA7241" w:rsidRDefault="00841CD1" w:rsidP="000C6091">
      <w:pPr>
        <w:pStyle w:val="Odstavekseznama"/>
        <w:numPr>
          <w:ilvl w:val="0"/>
          <w:numId w:val="4"/>
        </w:numPr>
        <w:spacing w:line="260" w:lineRule="exact"/>
        <w:jc w:val="both"/>
        <w:rPr>
          <w:rFonts w:cs="Arial"/>
          <w:szCs w:val="20"/>
        </w:rPr>
      </w:pPr>
      <w:bookmarkStart w:id="33" w:name="_Hlk511390402"/>
      <w:r w:rsidRPr="00AA7241">
        <w:rPr>
          <w:rFonts w:cs="Arial"/>
          <w:szCs w:val="20"/>
        </w:rPr>
        <w:t>obraz</w:t>
      </w:r>
      <w:r w:rsidR="00133581" w:rsidRPr="00AA7241">
        <w:rPr>
          <w:rFonts w:cs="Arial"/>
          <w:szCs w:val="20"/>
        </w:rPr>
        <w:t>ec</w:t>
      </w:r>
      <w:r w:rsidRPr="00AA7241">
        <w:rPr>
          <w:rFonts w:cs="Arial"/>
          <w:szCs w:val="20"/>
        </w:rPr>
        <w:t xml:space="preserve"> »Predračun</w:t>
      </w:r>
      <w:r w:rsidR="00D86B8D" w:rsidRPr="00AA7241">
        <w:rPr>
          <w:rFonts w:cs="Arial"/>
          <w:szCs w:val="20"/>
        </w:rPr>
        <w:t>«</w:t>
      </w:r>
      <w:r w:rsidR="00BA3400">
        <w:rPr>
          <w:rFonts w:cs="Arial"/>
          <w:szCs w:val="20"/>
        </w:rPr>
        <w:t>,</w:t>
      </w:r>
    </w:p>
    <w:bookmarkEnd w:id="33"/>
    <w:p w14:paraId="77E5FDA1" w14:textId="2394C569" w:rsidR="00841CD1" w:rsidRPr="00AA7241" w:rsidRDefault="00841CD1" w:rsidP="000C6091">
      <w:pPr>
        <w:pStyle w:val="Odstavekseznama"/>
        <w:numPr>
          <w:ilvl w:val="0"/>
          <w:numId w:val="4"/>
        </w:numPr>
        <w:spacing w:line="260" w:lineRule="exact"/>
        <w:jc w:val="both"/>
        <w:rPr>
          <w:rFonts w:cs="Arial"/>
          <w:szCs w:val="20"/>
        </w:rPr>
      </w:pPr>
      <w:r w:rsidRPr="00AA7241">
        <w:rPr>
          <w:rFonts w:cs="Arial"/>
          <w:szCs w:val="20"/>
        </w:rPr>
        <w:t>obrazec »ESPD« v elektronski obliki (datoteka XML) - za vse gospodarske subjekte</w:t>
      </w:r>
      <w:r w:rsidR="00BA3400">
        <w:rPr>
          <w:rFonts w:cs="Arial"/>
          <w:szCs w:val="20"/>
        </w:rPr>
        <w:t>,</w:t>
      </w:r>
    </w:p>
    <w:p w14:paraId="28C07814" w14:textId="296008C0" w:rsidR="005B48AD" w:rsidRDefault="00FD4BD6" w:rsidP="000C6091">
      <w:pPr>
        <w:pStyle w:val="Odstavekseznama"/>
        <w:numPr>
          <w:ilvl w:val="0"/>
          <w:numId w:val="4"/>
        </w:numPr>
        <w:spacing w:line="260" w:lineRule="exact"/>
        <w:jc w:val="both"/>
        <w:rPr>
          <w:rFonts w:cs="Arial"/>
          <w:szCs w:val="20"/>
        </w:rPr>
      </w:pPr>
      <w:r w:rsidRPr="00AA7241">
        <w:rPr>
          <w:rFonts w:cs="Arial"/>
          <w:szCs w:val="20"/>
        </w:rPr>
        <w:t xml:space="preserve">obrazec </w:t>
      </w:r>
      <w:r w:rsidR="002463DF" w:rsidRPr="00AA7241">
        <w:rPr>
          <w:rFonts w:cs="Arial"/>
          <w:szCs w:val="20"/>
        </w:rPr>
        <w:t>»</w:t>
      </w:r>
      <w:r w:rsidRPr="00AA7241">
        <w:rPr>
          <w:rFonts w:cs="Arial"/>
          <w:szCs w:val="20"/>
        </w:rPr>
        <w:t>S</w:t>
      </w:r>
      <w:r w:rsidR="00182BED" w:rsidRPr="00AA7241">
        <w:rPr>
          <w:rFonts w:cs="Arial"/>
          <w:szCs w:val="20"/>
        </w:rPr>
        <w:t xml:space="preserve">oglasje </w:t>
      </w:r>
      <w:r w:rsidR="00FF6CD4" w:rsidRPr="00AA7241">
        <w:rPr>
          <w:rFonts w:cs="Arial"/>
          <w:szCs w:val="20"/>
        </w:rPr>
        <w:t>podizvajalca</w:t>
      </w:r>
      <w:r w:rsidR="005E5845" w:rsidRPr="00AA7241">
        <w:rPr>
          <w:rFonts w:cs="Arial"/>
          <w:szCs w:val="20"/>
        </w:rPr>
        <w:t xml:space="preserve"> za neposredna plačila</w:t>
      </w:r>
      <w:r w:rsidR="002463DF" w:rsidRPr="00AA7241">
        <w:rPr>
          <w:rFonts w:cs="Arial"/>
          <w:szCs w:val="20"/>
        </w:rPr>
        <w:t>«</w:t>
      </w:r>
      <w:r w:rsidR="0003050A" w:rsidRPr="00AA7241">
        <w:rPr>
          <w:rFonts w:cs="Arial"/>
          <w:szCs w:val="20"/>
        </w:rPr>
        <w:t xml:space="preserve"> - </w:t>
      </w:r>
      <w:bookmarkStart w:id="34" w:name="_Hlk99613416"/>
      <w:r w:rsidR="0003050A" w:rsidRPr="00AA7241">
        <w:rPr>
          <w:rFonts w:cs="Arial"/>
          <w:szCs w:val="20"/>
        </w:rPr>
        <w:t xml:space="preserve">v primeru, da ponudnik </w:t>
      </w:r>
      <w:bookmarkEnd w:id="34"/>
      <w:r w:rsidR="0003050A" w:rsidRPr="00AA7241">
        <w:rPr>
          <w:rFonts w:cs="Arial"/>
          <w:szCs w:val="20"/>
        </w:rPr>
        <w:t>nastopa s podizvajalci in ti zahtevajo neposredna plačila</w:t>
      </w:r>
      <w:r w:rsidR="00BA3400">
        <w:rPr>
          <w:rFonts w:cs="Arial"/>
          <w:szCs w:val="20"/>
        </w:rPr>
        <w:t>,</w:t>
      </w:r>
    </w:p>
    <w:p w14:paraId="465172D4" w14:textId="0C898042" w:rsidR="00743AE9" w:rsidRPr="000213F7" w:rsidRDefault="00743AE9" w:rsidP="000C6091">
      <w:pPr>
        <w:pStyle w:val="Odstavekseznama"/>
        <w:numPr>
          <w:ilvl w:val="0"/>
          <w:numId w:val="4"/>
        </w:numPr>
        <w:spacing w:line="260" w:lineRule="exact"/>
        <w:jc w:val="both"/>
        <w:rPr>
          <w:rFonts w:cs="Arial"/>
          <w:szCs w:val="20"/>
        </w:rPr>
      </w:pPr>
      <w:r w:rsidRPr="000213F7">
        <w:rPr>
          <w:rFonts w:cs="Arial"/>
          <w:szCs w:val="20"/>
        </w:rPr>
        <w:t>obrazec »Zavarovanje za resnost ponudbe«,</w:t>
      </w:r>
    </w:p>
    <w:p w14:paraId="4F02A498" w14:textId="77777777" w:rsidR="008837EF" w:rsidRPr="000213F7" w:rsidRDefault="00BA2639" w:rsidP="000C6091">
      <w:pPr>
        <w:pStyle w:val="Odstavekseznama"/>
        <w:numPr>
          <w:ilvl w:val="0"/>
          <w:numId w:val="4"/>
        </w:numPr>
        <w:spacing w:line="260" w:lineRule="exact"/>
        <w:jc w:val="both"/>
        <w:rPr>
          <w:rFonts w:cs="Arial"/>
          <w:szCs w:val="20"/>
        </w:rPr>
      </w:pPr>
      <w:r w:rsidRPr="000213F7">
        <w:rPr>
          <w:rFonts w:cs="Arial"/>
          <w:szCs w:val="20"/>
        </w:rPr>
        <w:t>obrazec</w:t>
      </w:r>
      <w:r w:rsidR="00AA5C06" w:rsidRPr="000213F7">
        <w:rPr>
          <w:rFonts w:cs="Arial"/>
          <w:szCs w:val="20"/>
        </w:rPr>
        <w:t xml:space="preserve"> </w:t>
      </w:r>
      <w:r w:rsidR="002463DF" w:rsidRPr="000213F7">
        <w:rPr>
          <w:rFonts w:cs="Arial"/>
          <w:szCs w:val="20"/>
        </w:rPr>
        <w:t>»Zavarovanje</w:t>
      </w:r>
      <w:r w:rsidR="00AA5C06" w:rsidRPr="000213F7">
        <w:rPr>
          <w:rFonts w:cs="Arial"/>
          <w:szCs w:val="20"/>
        </w:rPr>
        <w:t xml:space="preserve"> </w:t>
      </w:r>
      <w:r w:rsidR="008837EF" w:rsidRPr="000213F7">
        <w:rPr>
          <w:rFonts w:cs="Arial"/>
          <w:szCs w:val="20"/>
        </w:rPr>
        <w:t>za dobro izvedbo pogodbenih obveznosti</w:t>
      </w:r>
      <w:r w:rsidR="002463DF" w:rsidRPr="000213F7">
        <w:rPr>
          <w:rFonts w:cs="Arial"/>
          <w:szCs w:val="20"/>
        </w:rPr>
        <w:t>«,</w:t>
      </w:r>
    </w:p>
    <w:p w14:paraId="72EA9769" w14:textId="20A1AE98" w:rsidR="00743AE9" w:rsidRPr="000213F7" w:rsidRDefault="00743AE9" w:rsidP="00743AE9">
      <w:pPr>
        <w:pStyle w:val="Odstavekseznama"/>
        <w:numPr>
          <w:ilvl w:val="0"/>
          <w:numId w:val="4"/>
        </w:numPr>
        <w:spacing w:line="260" w:lineRule="exact"/>
        <w:jc w:val="both"/>
        <w:rPr>
          <w:rFonts w:cs="Arial"/>
          <w:szCs w:val="20"/>
        </w:rPr>
      </w:pPr>
      <w:r w:rsidRPr="000213F7">
        <w:rPr>
          <w:rFonts w:cs="Arial"/>
          <w:szCs w:val="20"/>
        </w:rPr>
        <w:t>obrazec »Izjava ponudnika o številu zaposlenih in pooblastilo za pridobitev podatkov od Zavoda za pokojninsko in invalidsko zavarovanje Slovenije«,</w:t>
      </w:r>
    </w:p>
    <w:p w14:paraId="5E6CB81A" w14:textId="4A6A34E4" w:rsidR="00743AE9" w:rsidRPr="000213F7" w:rsidRDefault="00743AE9" w:rsidP="00743AE9">
      <w:pPr>
        <w:pStyle w:val="Odstavekseznama"/>
        <w:numPr>
          <w:ilvl w:val="0"/>
          <w:numId w:val="4"/>
        </w:numPr>
        <w:spacing w:line="260" w:lineRule="exact"/>
        <w:jc w:val="both"/>
        <w:rPr>
          <w:rFonts w:cs="Arial"/>
          <w:szCs w:val="20"/>
        </w:rPr>
      </w:pPr>
      <w:r w:rsidRPr="000213F7">
        <w:rPr>
          <w:rFonts w:cs="Arial"/>
          <w:szCs w:val="20"/>
        </w:rPr>
        <w:t>razdelilnik,</w:t>
      </w:r>
    </w:p>
    <w:p w14:paraId="08F569BA" w14:textId="0FCC33C3" w:rsidR="00743AE9" w:rsidRPr="000213F7" w:rsidRDefault="00743AE9" w:rsidP="00743AE9">
      <w:pPr>
        <w:pStyle w:val="Odstavekseznama"/>
        <w:numPr>
          <w:ilvl w:val="0"/>
          <w:numId w:val="4"/>
        </w:numPr>
        <w:spacing w:line="260" w:lineRule="exact"/>
        <w:jc w:val="both"/>
        <w:rPr>
          <w:rFonts w:cs="Arial"/>
          <w:szCs w:val="20"/>
        </w:rPr>
      </w:pPr>
      <w:r w:rsidRPr="000213F7">
        <w:rPr>
          <w:rFonts w:cs="Arial"/>
          <w:szCs w:val="20"/>
        </w:rPr>
        <w:t>»Potrdilo o opravljenem ogledu«,</w:t>
      </w:r>
    </w:p>
    <w:p w14:paraId="7F5BAE5C" w14:textId="585AF90A" w:rsidR="00365B22" w:rsidRPr="000213F7" w:rsidRDefault="0019593E" w:rsidP="000C6091">
      <w:pPr>
        <w:pStyle w:val="Odstavekseznama"/>
        <w:numPr>
          <w:ilvl w:val="0"/>
          <w:numId w:val="4"/>
        </w:numPr>
        <w:spacing w:line="260" w:lineRule="exact"/>
        <w:jc w:val="both"/>
        <w:rPr>
          <w:rFonts w:cs="Arial"/>
          <w:szCs w:val="20"/>
        </w:rPr>
      </w:pPr>
      <w:r w:rsidRPr="000213F7">
        <w:rPr>
          <w:rFonts w:cs="Arial"/>
          <w:szCs w:val="20"/>
        </w:rPr>
        <w:t xml:space="preserve">vzorec </w:t>
      </w:r>
      <w:r w:rsidR="00E83C76" w:rsidRPr="000213F7">
        <w:rPr>
          <w:rFonts w:cs="Arial"/>
          <w:szCs w:val="20"/>
        </w:rPr>
        <w:t>pogodbe</w:t>
      </w:r>
      <w:r w:rsidR="00BA3400" w:rsidRPr="000213F7">
        <w:rPr>
          <w:rFonts w:cs="Arial"/>
          <w:szCs w:val="20"/>
        </w:rPr>
        <w:t>,</w:t>
      </w:r>
    </w:p>
    <w:p w14:paraId="171928A0" w14:textId="167E848D" w:rsidR="004366F9" w:rsidRPr="00743AE9" w:rsidRDefault="00365B22" w:rsidP="00743AE9">
      <w:pPr>
        <w:pStyle w:val="Odstavekseznama"/>
        <w:numPr>
          <w:ilvl w:val="0"/>
          <w:numId w:val="4"/>
        </w:numPr>
        <w:spacing w:line="260" w:lineRule="exact"/>
        <w:jc w:val="both"/>
        <w:rPr>
          <w:rFonts w:cs="Arial"/>
          <w:szCs w:val="20"/>
        </w:rPr>
      </w:pPr>
      <w:r w:rsidRPr="00172297">
        <w:rPr>
          <w:rFonts w:cs="Arial"/>
          <w:szCs w:val="20"/>
        </w:rPr>
        <w:t>tehnične specifikacije</w:t>
      </w:r>
      <w:r w:rsidR="00743AE9">
        <w:rPr>
          <w:rFonts w:cs="Arial"/>
          <w:szCs w:val="20"/>
        </w:rPr>
        <w:t xml:space="preserve"> </w:t>
      </w:r>
      <w:r w:rsidR="0019593E" w:rsidRPr="00743AE9">
        <w:rPr>
          <w:rFonts w:cs="Arial"/>
          <w:szCs w:val="20"/>
        </w:rPr>
        <w:t>ter</w:t>
      </w:r>
    </w:p>
    <w:bookmarkEnd w:id="31"/>
    <w:p w14:paraId="1615184C" w14:textId="57583FB3" w:rsidR="000922BC" w:rsidRDefault="000922BC" w:rsidP="000C6091">
      <w:pPr>
        <w:pStyle w:val="Odstavekseznama"/>
        <w:numPr>
          <w:ilvl w:val="0"/>
          <w:numId w:val="4"/>
        </w:numPr>
        <w:spacing w:line="260" w:lineRule="exact"/>
        <w:rPr>
          <w:rFonts w:cs="Arial"/>
          <w:szCs w:val="20"/>
        </w:rPr>
      </w:pPr>
      <w:r w:rsidRPr="00AA7241">
        <w:rPr>
          <w:rFonts w:cs="Arial"/>
          <w:szCs w:val="20"/>
        </w:rPr>
        <w:t xml:space="preserve">Navodila za uporabo informacijskega sistema e-JN: PONUDNIKI, objavljena na spletnem naslovu </w:t>
      </w:r>
      <w:hyperlink r:id="rId13" w:history="1">
        <w:r w:rsidR="00F234F8" w:rsidRPr="00746741">
          <w:rPr>
            <w:rStyle w:val="Hiperpovezava"/>
            <w:rFonts w:cs="Arial"/>
            <w:szCs w:val="20"/>
          </w:rPr>
          <w:t>https://ejn.gov.si</w:t>
        </w:r>
      </w:hyperlink>
      <w:r w:rsidRPr="00AA7241">
        <w:rPr>
          <w:rFonts w:cs="Arial"/>
          <w:szCs w:val="20"/>
        </w:rPr>
        <w:t>.</w:t>
      </w:r>
    </w:p>
    <w:p w14:paraId="79A774F2" w14:textId="068B16E2" w:rsidR="00CC7336" w:rsidRDefault="00CC7336" w:rsidP="000C6091">
      <w:pPr>
        <w:spacing w:line="260" w:lineRule="exact"/>
        <w:jc w:val="both"/>
        <w:rPr>
          <w:rFonts w:cs="Arial"/>
          <w:szCs w:val="20"/>
        </w:rPr>
      </w:pPr>
    </w:p>
    <w:p w14:paraId="20F9987F" w14:textId="77777777" w:rsidR="00B2656A" w:rsidRPr="00AA7241" w:rsidRDefault="00B2656A" w:rsidP="000C6091">
      <w:pPr>
        <w:spacing w:line="260" w:lineRule="exact"/>
        <w:jc w:val="both"/>
        <w:rPr>
          <w:rFonts w:cs="Arial"/>
          <w:szCs w:val="20"/>
        </w:rPr>
      </w:pPr>
    </w:p>
    <w:p w14:paraId="3C2746BD" w14:textId="77777777" w:rsidR="002B330E" w:rsidRPr="00AA7241" w:rsidRDefault="002B330E" w:rsidP="000C6091">
      <w:pPr>
        <w:pStyle w:val="Naslov1"/>
        <w:spacing w:line="260" w:lineRule="exact"/>
        <w:rPr>
          <w:rFonts w:cs="Arial"/>
          <w:sz w:val="20"/>
          <w:szCs w:val="20"/>
        </w:rPr>
      </w:pPr>
      <w:bookmarkStart w:id="35" w:name="_Toc188367082"/>
      <w:bookmarkEnd w:id="32"/>
      <w:r w:rsidRPr="00AA7241">
        <w:rPr>
          <w:rFonts w:cs="Arial"/>
          <w:sz w:val="20"/>
          <w:szCs w:val="20"/>
        </w:rPr>
        <w:t>UGOTAVLJANJE SPOSOBNOSTI</w:t>
      </w:r>
      <w:bookmarkEnd w:id="35"/>
    </w:p>
    <w:p w14:paraId="49D19E3F" w14:textId="43B2C567" w:rsidR="008E4247" w:rsidRPr="00AA7241" w:rsidRDefault="007F5846" w:rsidP="000C6091">
      <w:pPr>
        <w:spacing w:line="260" w:lineRule="exact"/>
        <w:jc w:val="both"/>
        <w:rPr>
          <w:rFonts w:cs="Arial"/>
          <w:szCs w:val="20"/>
        </w:rPr>
      </w:pPr>
      <w:r w:rsidRPr="00AA7241">
        <w:rPr>
          <w:rFonts w:cs="Arial"/>
          <w:szCs w:val="20"/>
        </w:rPr>
        <w:t xml:space="preserve"> </w:t>
      </w:r>
    </w:p>
    <w:p w14:paraId="09B0ABB6" w14:textId="77777777" w:rsidR="008E4247" w:rsidRPr="00AA7241" w:rsidRDefault="00CC66A4" w:rsidP="000C6091">
      <w:pPr>
        <w:pStyle w:val="Naslov2"/>
        <w:numPr>
          <w:ilvl w:val="1"/>
          <w:numId w:val="11"/>
        </w:numPr>
        <w:spacing w:line="260" w:lineRule="exact"/>
        <w:ind w:hanging="499"/>
        <w:rPr>
          <w:rFonts w:cs="Arial"/>
          <w:szCs w:val="20"/>
        </w:rPr>
      </w:pPr>
      <w:bookmarkStart w:id="36" w:name="_Toc188367083"/>
      <w:r w:rsidRPr="00AA7241">
        <w:rPr>
          <w:rFonts w:cs="Arial"/>
          <w:szCs w:val="20"/>
        </w:rPr>
        <w:t>Ugotavljanje sposobnosti za sodelovanje v postopku oddaje javnega naročila in dokazila</w:t>
      </w:r>
      <w:bookmarkEnd w:id="36"/>
      <w:r w:rsidRPr="00AA7241">
        <w:rPr>
          <w:rFonts w:cs="Arial"/>
          <w:szCs w:val="20"/>
        </w:rPr>
        <w:t xml:space="preserve"> </w:t>
      </w:r>
    </w:p>
    <w:p w14:paraId="59B809E8" w14:textId="77777777" w:rsidR="005A4B9B" w:rsidRPr="00AA7241" w:rsidRDefault="005A4B9B" w:rsidP="000C6091">
      <w:pPr>
        <w:spacing w:line="260" w:lineRule="exact"/>
        <w:jc w:val="both"/>
        <w:rPr>
          <w:rFonts w:cs="Arial"/>
          <w:szCs w:val="20"/>
        </w:rPr>
      </w:pPr>
    </w:p>
    <w:p w14:paraId="0460EA3E" w14:textId="0BB00865" w:rsidR="009A63EB" w:rsidRPr="00AA7241" w:rsidRDefault="00473C53" w:rsidP="000C6091">
      <w:pPr>
        <w:spacing w:line="260" w:lineRule="exact"/>
        <w:jc w:val="both"/>
        <w:rPr>
          <w:rFonts w:eastAsia="Times New Roman" w:cs="Arial"/>
          <w:szCs w:val="20"/>
        </w:rPr>
      </w:pPr>
      <w:r w:rsidRPr="00AA7241">
        <w:rPr>
          <w:rFonts w:eastAsia="Times New Roman" w:cs="Arial"/>
          <w:szCs w:val="20"/>
        </w:rPr>
        <w:t>Ponudnik mora izpolnjevati vse v tej</w:t>
      </w:r>
      <w:r w:rsidR="00E5235D" w:rsidRPr="00AA7241">
        <w:rPr>
          <w:rFonts w:eastAsia="Times New Roman" w:cs="Arial"/>
          <w:szCs w:val="20"/>
        </w:rPr>
        <w:t xml:space="preserve"> točki navedene pogoje</w:t>
      </w:r>
      <w:r w:rsidR="00383AC2" w:rsidRPr="00AA7241">
        <w:rPr>
          <w:rFonts w:eastAsia="Times New Roman" w:cs="Arial"/>
          <w:szCs w:val="20"/>
        </w:rPr>
        <w:t xml:space="preserve"> in zahteve</w:t>
      </w:r>
      <w:r w:rsidR="001A1347">
        <w:rPr>
          <w:rFonts w:eastAsia="Times New Roman" w:cs="Arial"/>
          <w:szCs w:val="20"/>
        </w:rPr>
        <w:t>.</w:t>
      </w:r>
    </w:p>
    <w:p w14:paraId="150701A7" w14:textId="77777777" w:rsidR="009A63EB" w:rsidRPr="00AA7241" w:rsidRDefault="009A63EB" w:rsidP="000C6091">
      <w:pPr>
        <w:spacing w:line="260" w:lineRule="exact"/>
        <w:jc w:val="both"/>
        <w:rPr>
          <w:rFonts w:eastAsia="Times New Roman" w:cs="Arial"/>
          <w:szCs w:val="20"/>
        </w:rPr>
      </w:pPr>
    </w:p>
    <w:p w14:paraId="2FE7B709" w14:textId="498D0597" w:rsidR="00EA1033" w:rsidRPr="00EA1033" w:rsidRDefault="00EA1033" w:rsidP="00EA1033">
      <w:pPr>
        <w:spacing w:line="260" w:lineRule="exact"/>
        <w:jc w:val="both"/>
        <w:rPr>
          <w:rFonts w:eastAsia="Times New Roman" w:cs="Arial"/>
          <w:szCs w:val="20"/>
        </w:rPr>
      </w:pPr>
      <w:r w:rsidRPr="00EA1033">
        <w:rPr>
          <w:rFonts w:eastAsia="Times New Roman" w:cs="Arial"/>
          <w:szCs w:val="20"/>
        </w:rPr>
        <w:t xml:space="preserve">Ob predložitvi ponudbe bo naročnik namesto potrdil, ki jih izdajajo javni organi ali tretje osebe, kot predhodni dokaz v zvezi s točkami </w:t>
      </w:r>
      <w:r w:rsidRPr="00DE02B2">
        <w:rPr>
          <w:rFonts w:eastAsia="Times New Roman" w:cs="Arial"/>
          <w:szCs w:val="20"/>
        </w:rPr>
        <w:t>9.</w:t>
      </w:r>
      <w:r w:rsidR="00DE02B2" w:rsidRPr="00DE02B2">
        <w:rPr>
          <w:rFonts w:eastAsia="Times New Roman" w:cs="Arial"/>
          <w:szCs w:val="20"/>
        </w:rPr>
        <w:t>1.</w:t>
      </w:r>
      <w:r w:rsidRPr="00DE02B2">
        <w:rPr>
          <w:rFonts w:eastAsia="Times New Roman" w:cs="Arial"/>
          <w:szCs w:val="20"/>
        </w:rPr>
        <w:t>1, 9.</w:t>
      </w:r>
      <w:r w:rsidR="00DE02B2" w:rsidRPr="00DE02B2">
        <w:rPr>
          <w:rFonts w:eastAsia="Times New Roman" w:cs="Arial"/>
          <w:szCs w:val="20"/>
        </w:rPr>
        <w:t>1.</w:t>
      </w:r>
      <w:r w:rsidRPr="00DE02B2">
        <w:rPr>
          <w:rFonts w:eastAsia="Times New Roman" w:cs="Arial"/>
          <w:szCs w:val="20"/>
        </w:rPr>
        <w:t>2</w:t>
      </w:r>
      <w:r w:rsidR="00E22D3E" w:rsidRPr="00DE02B2">
        <w:rPr>
          <w:rFonts w:eastAsia="Times New Roman" w:cs="Arial"/>
          <w:szCs w:val="20"/>
        </w:rPr>
        <w:t xml:space="preserve">, </w:t>
      </w:r>
      <w:r w:rsidRPr="00DE02B2">
        <w:rPr>
          <w:rFonts w:eastAsia="Times New Roman" w:cs="Arial"/>
          <w:szCs w:val="20"/>
        </w:rPr>
        <w:t>9.</w:t>
      </w:r>
      <w:r w:rsidR="00DE02B2" w:rsidRPr="00DE02B2">
        <w:rPr>
          <w:rFonts w:eastAsia="Times New Roman" w:cs="Arial"/>
          <w:szCs w:val="20"/>
        </w:rPr>
        <w:t>1.</w:t>
      </w:r>
      <w:r w:rsidRPr="00DE02B2">
        <w:rPr>
          <w:rFonts w:eastAsia="Times New Roman" w:cs="Arial"/>
          <w:szCs w:val="20"/>
        </w:rPr>
        <w:t>3</w:t>
      </w:r>
      <w:r w:rsidR="00E22D3E" w:rsidRPr="00DE02B2">
        <w:rPr>
          <w:rFonts w:eastAsia="Times New Roman" w:cs="Arial"/>
          <w:szCs w:val="20"/>
        </w:rPr>
        <w:t xml:space="preserve"> in 9.</w:t>
      </w:r>
      <w:r w:rsidR="00DE02B2" w:rsidRPr="00DE02B2">
        <w:rPr>
          <w:rFonts w:eastAsia="Times New Roman" w:cs="Arial"/>
          <w:szCs w:val="20"/>
        </w:rPr>
        <w:t>1.</w:t>
      </w:r>
      <w:r w:rsidR="00E22D3E" w:rsidRPr="00DE02B2">
        <w:rPr>
          <w:rFonts w:eastAsia="Times New Roman" w:cs="Arial"/>
          <w:szCs w:val="20"/>
        </w:rPr>
        <w:t>4</w:t>
      </w:r>
      <w:r w:rsidRPr="00EA1033">
        <w:rPr>
          <w:rFonts w:eastAsia="Times New Roman" w:cs="Arial"/>
          <w:szCs w:val="20"/>
        </w:rPr>
        <w:t xml:space="preserve"> teh navodil sprejel ESPD in ostale izjave, ki so zahtevane pri posamezni točki. Naročnik bo lahko kadarkoli med postopkom ponudnike pozval, da predložijo vsa dokazila ali del dokazil v zvezi z navedbami v ESPD.</w:t>
      </w:r>
    </w:p>
    <w:p w14:paraId="67659AC6" w14:textId="77777777" w:rsidR="00EA1033" w:rsidRPr="00EA1033" w:rsidRDefault="00EA1033" w:rsidP="00EA1033">
      <w:pPr>
        <w:spacing w:line="260" w:lineRule="exact"/>
        <w:jc w:val="both"/>
        <w:rPr>
          <w:rFonts w:eastAsia="Times New Roman" w:cs="Arial"/>
          <w:szCs w:val="20"/>
        </w:rPr>
      </w:pPr>
    </w:p>
    <w:p w14:paraId="59DA3F4B" w14:textId="70702343" w:rsidR="00473C53" w:rsidRDefault="00EA1033" w:rsidP="00EA1033">
      <w:pPr>
        <w:spacing w:line="260" w:lineRule="exact"/>
        <w:jc w:val="both"/>
        <w:rPr>
          <w:rFonts w:eastAsia="Times New Roman" w:cs="Arial"/>
          <w:szCs w:val="20"/>
        </w:rPr>
      </w:pPr>
      <w:r w:rsidRPr="00EA1033">
        <w:rPr>
          <w:rFonts w:eastAsia="Times New Roman" w:cs="Arial"/>
          <w:szCs w:val="20"/>
        </w:rPr>
        <w:t xml:space="preserve">Naročnik bo lahko v času pregleda ponudb in pred oddajo javnega naročila od vseh ponudnikov zahteval, da predložijo najnovejša dokazila (potrdila, izjave) kot dokaz neobstoja razlogov za izključitev </w:t>
      </w:r>
      <w:r w:rsidRPr="00EA1033">
        <w:rPr>
          <w:rFonts w:eastAsia="Times New Roman" w:cs="Arial"/>
          <w:szCs w:val="20"/>
        </w:rPr>
        <w:lastRenderedPageBreak/>
        <w:t xml:space="preserve">iz točke 9.1 teh navodil ter kot dokaz izpolnjevanja zahtevanih pogojev iz točke </w:t>
      </w:r>
      <w:r w:rsidRPr="00DE02B2">
        <w:rPr>
          <w:rFonts w:eastAsia="Times New Roman" w:cs="Arial"/>
          <w:szCs w:val="20"/>
        </w:rPr>
        <w:t>9.</w:t>
      </w:r>
      <w:r w:rsidR="00DE02B2" w:rsidRPr="00DE02B2">
        <w:rPr>
          <w:rFonts w:eastAsia="Times New Roman" w:cs="Arial"/>
          <w:szCs w:val="20"/>
        </w:rPr>
        <w:t>1.</w:t>
      </w:r>
      <w:r w:rsidRPr="00DE02B2">
        <w:rPr>
          <w:rFonts w:eastAsia="Times New Roman" w:cs="Arial"/>
          <w:szCs w:val="20"/>
        </w:rPr>
        <w:t>2</w:t>
      </w:r>
      <w:r w:rsidR="00E22D3E" w:rsidRPr="00DE02B2">
        <w:rPr>
          <w:rFonts w:eastAsia="Times New Roman" w:cs="Arial"/>
          <w:szCs w:val="20"/>
        </w:rPr>
        <w:t>, 9.</w:t>
      </w:r>
      <w:r w:rsidR="00DE02B2" w:rsidRPr="00DE02B2">
        <w:rPr>
          <w:rFonts w:eastAsia="Times New Roman" w:cs="Arial"/>
          <w:szCs w:val="20"/>
        </w:rPr>
        <w:t>1.</w:t>
      </w:r>
      <w:r w:rsidR="00E22D3E" w:rsidRPr="00DE02B2">
        <w:rPr>
          <w:rFonts w:eastAsia="Times New Roman" w:cs="Arial"/>
          <w:szCs w:val="20"/>
        </w:rPr>
        <w:t>3</w:t>
      </w:r>
      <w:r w:rsidRPr="00DE02B2">
        <w:rPr>
          <w:rFonts w:eastAsia="Times New Roman" w:cs="Arial"/>
          <w:szCs w:val="20"/>
        </w:rPr>
        <w:t xml:space="preserve"> in 9.</w:t>
      </w:r>
      <w:r w:rsidR="00DE02B2" w:rsidRPr="00DE02B2">
        <w:rPr>
          <w:rFonts w:eastAsia="Times New Roman" w:cs="Arial"/>
          <w:szCs w:val="20"/>
        </w:rPr>
        <w:t>1.</w:t>
      </w:r>
      <w:r w:rsidR="00E22D3E" w:rsidRPr="00DE02B2">
        <w:rPr>
          <w:rFonts w:eastAsia="Times New Roman" w:cs="Arial"/>
          <w:szCs w:val="20"/>
        </w:rPr>
        <w:t>4</w:t>
      </w:r>
      <w:r w:rsidRPr="00EA1033">
        <w:rPr>
          <w:rFonts w:eastAsia="Times New Roman" w:cs="Arial"/>
          <w:szCs w:val="20"/>
        </w:rPr>
        <w:t xml:space="preserve"> teh navodil, predložitev morebitnih pooblastil za preveritev izpolnjevanja zahtevanih pogojev oziroma podatkov, predložitev podatkov o naslovih, kjer je mogoče preveriti izpolnjevanje pogojev oziroma vse potrebno za pregled in preveritev ponudb.</w:t>
      </w:r>
    </w:p>
    <w:p w14:paraId="495AADD5" w14:textId="77777777" w:rsidR="00EA1033" w:rsidRPr="00AA7241" w:rsidRDefault="00EA1033" w:rsidP="00EA1033">
      <w:pPr>
        <w:spacing w:line="260" w:lineRule="exact"/>
        <w:jc w:val="both"/>
        <w:rPr>
          <w:rFonts w:eastAsia="Times New Roman" w:cs="Arial"/>
          <w:szCs w:val="20"/>
        </w:rPr>
      </w:pPr>
    </w:p>
    <w:p w14:paraId="46DA4451" w14:textId="08E732B0" w:rsidR="003A7BEC" w:rsidRPr="00AA7241" w:rsidRDefault="003A7BEC" w:rsidP="000C6091">
      <w:pPr>
        <w:spacing w:line="260" w:lineRule="exact"/>
        <w:jc w:val="both"/>
        <w:rPr>
          <w:rFonts w:eastAsia="Times New Roman" w:cs="Arial"/>
          <w:szCs w:val="20"/>
        </w:rPr>
      </w:pPr>
      <w:r w:rsidRPr="00AA7241">
        <w:rPr>
          <w:rFonts w:eastAsia="Times New Roman" w:cs="Arial"/>
          <w:szCs w:val="20"/>
        </w:rPr>
        <w:t xml:space="preserve">Naročnik si pridržuje pravico do </w:t>
      </w:r>
      <w:r w:rsidR="00AD55E4" w:rsidRPr="00AA7241">
        <w:rPr>
          <w:rFonts w:eastAsia="Times New Roman" w:cs="Arial"/>
          <w:szCs w:val="20"/>
        </w:rPr>
        <w:t xml:space="preserve">vpogleda v originalne dokumente in do </w:t>
      </w:r>
      <w:r w:rsidRPr="00AA7241">
        <w:rPr>
          <w:rFonts w:eastAsia="Times New Roman" w:cs="Arial"/>
          <w:szCs w:val="20"/>
        </w:rPr>
        <w:t>preveritve verodostojnosti predloženih dokazil pri podpisniku le-teh.</w:t>
      </w:r>
    </w:p>
    <w:p w14:paraId="19481101" w14:textId="3EEF3B6E" w:rsidR="00473C53" w:rsidRPr="00AA7241" w:rsidRDefault="00473C53" w:rsidP="000C6091">
      <w:pPr>
        <w:spacing w:line="260" w:lineRule="exact"/>
        <w:jc w:val="both"/>
        <w:rPr>
          <w:rFonts w:eastAsia="Times New Roman" w:cs="Arial"/>
          <w:szCs w:val="20"/>
        </w:rPr>
      </w:pPr>
    </w:p>
    <w:p w14:paraId="7CC109D5" w14:textId="77B7B382" w:rsidR="00473C53" w:rsidRPr="00AA7241" w:rsidRDefault="00473C53" w:rsidP="000C6091">
      <w:pPr>
        <w:spacing w:line="260" w:lineRule="exact"/>
        <w:jc w:val="both"/>
        <w:rPr>
          <w:rFonts w:eastAsia="Times New Roman" w:cs="Arial"/>
          <w:szCs w:val="20"/>
        </w:rPr>
      </w:pPr>
      <w:r w:rsidRPr="00AA7241">
        <w:rPr>
          <w:rFonts w:eastAsia="Times New Roman" w:cs="Arial"/>
          <w:szCs w:val="20"/>
        </w:rPr>
        <w:t>Če obstaja naročnikova zahteva, koliko stari so lahko dokumenti, ki jih ponudnik prilaga kot dokazila, je to navedeno ob vsakem posameznem dokazilu. V kolikor ni</w:t>
      </w:r>
      <w:r w:rsidR="003B6C10" w:rsidRPr="00AA7241">
        <w:rPr>
          <w:rFonts w:eastAsia="Times New Roman" w:cs="Arial"/>
          <w:szCs w:val="20"/>
        </w:rPr>
        <w:t>č</w:t>
      </w:r>
      <w:r w:rsidRPr="00AA7241">
        <w:rPr>
          <w:rFonts w:eastAsia="Times New Roman" w:cs="Arial"/>
          <w:szCs w:val="20"/>
        </w:rPr>
        <w:t xml:space="preserve"> </w:t>
      </w:r>
      <w:r w:rsidR="003B6C10" w:rsidRPr="00AA7241">
        <w:rPr>
          <w:rFonts w:eastAsia="Times New Roman" w:cs="Arial"/>
          <w:szCs w:val="20"/>
        </w:rPr>
        <w:t xml:space="preserve">ni </w:t>
      </w:r>
      <w:r w:rsidRPr="00AA7241">
        <w:rPr>
          <w:rFonts w:eastAsia="Times New Roman"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AA7241" w:rsidRDefault="00473C53" w:rsidP="000C6091">
      <w:pPr>
        <w:spacing w:line="260" w:lineRule="exact"/>
        <w:jc w:val="both"/>
        <w:rPr>
          <w:rFonts w:eastAsia="Times New Roman" w:cs="Arial"/>
          <w:szCs w:val="20"/>
        </w:rPr>
      </w:pPr>
    </w:p>
    <w:p w14:paraId="53D93275" w14:textId="3405166D" w:rsidR="00473C53" w:rsidRPr="00AA7241" w:rsidRDefault="00473C53" w:rsidP="000C6091">
      <w:pPr>
        <w:spacing w:line="260" w:lineRule="exact"/>
        <w:jc w:val="both"/>
        <w:rPr>
          <w:rFonts w:eastAsia="Times New Roman" w:cs="Arial"/>
          <w:szCs w:val="20"/>
        </w:rPr>
      </w:pPr>
      <w:r w:rsidRPr="00AA7241">
        <w:rPr>
          <w:rFonts w:eastAsia="Times New Roman" w:cs="Arial"/>
          <w:szCs w:val="20"/>
        </w:rPr>
        <w:t xml:space="preserve">V kolikor </w:t>
      </w:r>
      <w:r w:rsidR="00777C93" w:rsidRPr="00AA7241">
        <w:rPr>
          <w:rFonts w:eastAsia="Times New Roman" w:cs="Arial"/>
          <w:szCs w:val="20"/>
        </w:rPr>
        <w:t xml:space="preserve">ponudnik </w:t>
      </w:r>
      <w:r w:rsidRPr="00AA7241">
        <w:rPr>
          <w:rFonts w:eastAsia="Times New Roman" w:cs="Arial"/>
          <w:szCs w:val="20"/>
        </w:rPr>
        <w:t>ne more pridobiti in predložiti zahtevanih dokumentov, ker država</w:t>
      </w:r>
      <w:r w:rsidR="00F052BB" w:rsidRPr="00AA7241">
        <w:rPr>
          <w:rFonts w:eastAsia="Times New Roman" w:cs="Arial"/>
          <w:szCs w:val="20"/>
        </w:rPr>
        <w:t>,</w:t>
      </w:r>
      <w:r w:rsidRPr="00AA7241">
        <w:rPr>
          <w:rFonts w:eastAsia="Times New Roman" w:cs="Arial"/>
          <w:szCs w:val="20"/>
        </w:rPr>
        <w:t xml:space="preserve"> v kateri ima ponudnik svoj sedež ne izdaja takšnih dokumentov, jih je mogoče nadomestiti z zapriseženo izjavo, če pa ta v državi</w:t>
      </w:r>
      <w:r w:rsidR="00F052BB" w:rsidRPr="00AA7241">
        <w:rPr>
          <w:rFonts w:eastAsia="Times New Roman" w:cs="Arial"/>
          <w:szCs w:val="20"/>
        </w:rPr>
        <w:t>,</w:t>
      </w:r>
      <w:r w:rsidRPr="00AA7241">
        <w:rPr>
          <w:rFonts w:eastAsia="Times New Roman" w:cs="Arial"/>
          <w:szCs w:val="20"/>
        </w:rPr>
        <w:t xml:space="preserve"> v kateri ima ponudnik svoj sedež ni predvidena, pa z izjavo določene osebe, dano pred pristojnim sodnim ali upravnim organom, notarjem ali pred pristojno poklicno ali trgovinsko organizacijo v matični državi te osebe ali v državi, v kateri ima </w:t>
      </w:r>
      <w:r w:rsidR="00273CDD" w:rsidRPr="00AA7241">
        <w:rPr>
          <w:rFonts w:eastAsia="Times New Roman" w:cs="Arial"/>
          <w:szCs w:val="20"/>
        </w:rPr>
        <w:t>gospodarski subjekt</w:t>
      </w:r>
      <w:r w:rsidRPr="00AA7241">
        <w:rPr>
          <w:rFonts w:eastAsia="Times New Roman" w:cs="Arial"/>
          <w:szCs w:val="20"/>
        </w:rPr>
        <w:t xml:space="preserve"> sedež.</w:t>
      </w:r>
    </w:p>
    <w:p w14:paraId="30CA42B6" w14:textId="43E02F8C" w:rsidR="009377FF" w:rsidRPr="00AA7241" w:rsidRDefault="009377FF" w:rsidP="000C6091">
      <w:pPr>
        <w:spacing w:line="260" w:lineRule="exact"/>
        <w:jc w:val="both"/>
        <w:rPr>
          <w:rFonts w:eastAsia="Times New Roman" w:cs="Arial"/>
          <w:szCs w:val="20"/>
        </w:rPr>
      </w:pPr>
    </w:p>
    <w:p w14:paraId="36079AEB" w14:textId="5A50CFB9" w:rsidR="007F6594" w:rsidRDefault="00EB5404" w:rsidP="000C6091">
      <w:pPr>
        <w:spacing w:line="260" w:lineRule="exact"/>
        <w:jc w:val="both"/>
        <w:rPr>
          <w:rFonts w:eastAsia="Times New Roman" w:cs="Arial"/>
          <w:szCs w:val="20"/>
        </w:rPr>
      </w:pPr>
      <w:r w:rsidRPr="00AA7241">
        <w:rPr>
          <w:rFonts w:eastAsia="Times New Roman" w:cs="Arial"/>
          <w:szCs w:val="20"/>
        </w:rPr>
        <w:t xml:space="preserve">Za skupne ponudbe, ponudbe s podizvajalci in za uporabo zmogljivosti drugih subjektov je potrebno upoštevati še točke </w:t>
      </w:r>
      <w:r w:rsidRPr="00DE02B2">
        <w:rPr>
          <w:rFonts w:eastAsia="Times New Roman" w:cs="Arial"/>
          <w:szCs w:val="20"/>
        </w:rPr>
        <w:t>11.3.1 (Skupna ponudba), 11.3.2 (Ponudba s podizvajalci) in 11.3.3</w:t>
      </w:r>
      <w:r w:rsidRPr="00415CE9">
        <w:rPr>
          <w:rFonts w:eastAsia="Times New Roman" w:cs="Arial"/>
          <w:szCs w:val="20"/>
        </w:rPr>
        <w:t xml:space="preserve"> (Uporaba zmogljivosti drugih subjektov) </w:t>
      </w:r>
      <w:r w:rsidR="00EA1033">
        <w:rPr>
          <w:rFonts w:eastAsia="Times New Roman" w:cs="Arial"/>
          <w:szCs w:val="20"/>
        </w:rPr>
        <w:t>teh navodil</w:t>
      </w:r>
      <w:r w:rsidRPr="00AA7241">
        <w:rPr>
          <w:rFonts w:eastAsia="Times New Roman" w:cs="Arial"/>
          <w:szCs w:val="20"/>
        </w:rPr>
        <w:t>.</w:t>
      </w:r>
    </w:p>
    <w:p w14:paraId="27288981" w14:textId="77777777" w:rsidR="00770404" w:rsidRPr="00AA7241" w:rsidRDefault="00770404" w:rsidP="000C6091">
      <w:pPr>
        <w:spacing w:line="260" w:lineRule="exact"/>
        <w:jc w:val="both"/>
        <w:rPr>
          <w:rFonts w:eastAsia="Times New Roman" w:cs="Arial"/>
          <w:szCs w:val="20"/>
        </w:rPr>
      </w:pPr>
    </w:p>
    <w:p w14:paraId="6FA1E1DC" w14:textId="4FE08CA0" w:rsidR="00580F35" w:rsidRPr="00AA7241" w:rsidRDefault="00777C93" w:rsidP="000C6091">
      <w:pPr>
        <w:pStyle w:val="Naslov3"/>
        <w:spacing w:line="260" w:lineRule="exact"/>
        <w:rPr>
          <w:rFonts w:cs="Arial"/>
          <w:szCs w:val="20"/>
        </w:rPr>
      </w:pPr>
      <w:bookmarkStart w:id="37" w:name="_Toc188367084"/>
      <w:r w:rsidRPr="00AA7241">
        <w:rPr>
          <w:rFonts w:cs="Arial"/>
          <w:szCs w:val="20"/>
        </w:rPr>
        <w:t>R</w:t>
      </w:r>
      <w:r w:rsidR="003A7BEC" w:rsidRPr="00AA7241">
        <w:rPr>
          <w:rFonts w:cs="Arial"/>
          <w:szCs w:val="20"/>
        </w:rPr>
        <w:t>azlog</w:t>
      </w:r>
      <w:r w:rsidRPr="00AA7241">
        <w:rPr>
          <w:rFonts w:cs="Arial"/>
          <w:szCs w:val="20"/>
        </w:rPr>
        <w:t xml:space="preserve">i </w:t>
      </w:r>
      <w:r w:rsidR="00BE1BDE" w:rsidRPr="00AA7241">
        <w:rPr>
          <w:rFonts w:cs="Arial"/>
          <w:szCs w:val="20"/>
        </w:rPr>
        <w:t xml:space="preserve"> za izključitev</w:t>
      </w:r>
      <w:bookmarkEnd w:id="37"/>
    </w:p>
    <w:p w14:paraId="5B622395" w14:textId="77777777" w:rsidR="000516E8" w:rsidRPr="00AA7241" w:rsidRDefault="000516E8" w:rsidP="000C6091">
      <w:pPr>
        <w:spacing w:line="260" w:lineRule="exact"/>
        <w:jc w:val="both"/>
        <w:rPr>
          <w:rFonts w:cs="Arial"/>
          <w:szCs w:val="20"/>
          <w:lang w:eastAsia="x-none"/>
        </w:rPr>
      </w:pPr>
    </w:p>
    <w:p w14:paraId="3062A085" w14:textId="0B806753" w:rsidR="00E609B6" w:rsidRPr="00AA7241" w:rsidRDefault="000516E8" w:rsidP="000C6091">
      <w:pPr>
        <w:spacing w:line="260" w:lineRule="exact"/>
        <w:jc w:val="both"/>
        <w:rPr>
          <w:rFonts w:cs="Arial"/>
          <w:szCs w:val="20"/>
          <w:lang w:eastAsia="x-none"/>
        </w:rPr>
      </w:pPr>
      <w:r w:rsidRPr="00AA7241">
        <w:rPr>
          <w:rFonts w:cs="Arial"/>
          <w:szCs w:val="20"/>
          <w:lang w:eastAsia="x-none"/>
        </w:rPr>
        <w:t>Naročnik bo izključil gospodarski subjekt v primeru obstoja kateregakoli od v tej točki navedenih primerov, in sicer:</w:t>
      </w:r>
    </w:p>
    <w:p w14:paraId="52F4C5F7" w14:textId="77777777" w:rsidR="00EA1033" w:rsidRPr="0019462F" w:rsidRDefault="00EA1033" w:rsidP="00C85060">
      <w:pPr>
        <w:spacing w:line="260" w:lineRule="exact"/>
        <w:jc w:val="both"/>
        <w:rPr>
          <w:rFonts w:cs="Arial"/>
        </w:rPr>
      </w:pPr>
      <w:bookmarkStart w:id="38" w:name="_Hlk533146798"/>
    </w:p>
    <w:p w14:paraId="135B697A" w14:textId="77777777" w:rsidR="00EA1033" w:rsidRPr="0019462F" w:rsidRDefault="00EA1033" w:rsidP="00C85060">
      <w:pPr>
        <w:numPr>
          <w:ilvl w:val="0"/>
          <w:numId w:val="8"/>
        </w:numPr>
        <w:tabs>
          <w:tab w:val="clear" w:pos="510"/>
          <w:tab w:val="num" w:pos="284"/>
        </w:tabs>
        <w:spacing w:line="260" w:lineRule="exact"/>
        <w:ind w:left="284" w:hanging="284"/>
        <w:jc w:val="both"/>
        <w:rPr>
          <w:rFonts w:cs="Arial"/>
          <w:szCs w:val="20"/>
        </w:rPr>
      </w:pPr>
      <w:bookmarkStart w:id="39" w:name="_Hlk169524374"/>
      <w:r w:rsidRPr="0019462F">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34EA3182" w14:textId="77777777" w:rsidR="00EA1033" w:rsidRPr="0019462F" w:rsidRDefault="00EA1033" w:rsidP="00C85060">
      <w:pPr>
        <w:spacing w:line="260" w:lineRule="exact"/>
        <w:jc w:val="both"/>
        <w:rPr>
          <w:rFonts w:eastAsia="Times New Roman" w:cs="Arial"/>
          <w:szCs w:val="20"/>
        </w:rPr>
      </w:pPr>
    </w:p>
    <w:p w14:paraId="177A06F2" w14:textId="77777777" w:rsidR="00EA1033" w:rsidRPr="00C85060" w:rsidRDefault="00EA1033" w:rsidP="00C85060">
      <w:pPr>
        <w:spacing w:line="260" w:lineRule="exact"/>
        <w:ind w:left="284"/>
        <w:jc w:val="both"/>
        <w:rPr>
          <w:rFonts w:eastAsia="Times New Roman" w:cs="Arial"/>
          <w:b/>
          <w:bCs/>
          <w:szCs w:val="20"/>
        </w:rPr>
      </w:pPr>
      <w:bookmarkStart w:id="40" w:name="_Hlk169524411"/>
      <w:r w:rsidRPr="00C85060">
        <w:rPr>
          <w:rFonts w:eastAsia="Times New Roman" w:cs="Arial"/>
          <w:b/>
          <w:bCs/>
          <w:szCs w:val="20"/>
        </w:rPr>
        <w:t>DOKAZILA:</w:t>
      </w:r>
    </w:p>
    <w:p w14:paraId="3F6926AA" w14:textId="77777777" w:rsidR="00EA1033" w:rsidRPr="0019462F" w:rsidRDefault="00EA1033" w:rsidP="00C85060">
      <w:pPr>
        <w:spacing w:line="260" w:lineRule="exact"/>
        <w:ind w:left="284"/>
        <w:jc w:val="both"/>
        <w:rPr>
          <w:rFonts w:cs="Arial"/>
          <w:iCs/>
        </w:rPr>
      </w:pPr>
      <w:r w:rsidRPr="00C85060">
        <w:rPr>
          <w:rFonts w:cs="Arial"/>
          <w:b/>
          <w:bCs/>
        </w:rPr>
        <w:t>Izpolnjen obrazec »ESPD«</w:t>
      </w:r>
      <w:r w:rsidRPr="0019462F">
        <w:rPr>
          <w:rFonts w:cs="Arial"/>
        </w:rPr>
        <w:t xml:space="preserve"> (v »Del III: Razlogi za izključitev, A: Razlogi, povezani s kazenskimi obsodbami, za vse gospodarske subjekte v ponudbi«).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3FFD1CCD" w14:textId="08530008" w:rsidR="00EA1033" w:rsidRPr="0019462F" w:rsidRDefault="00C85060" w:rsidP="00C85060">
      <w:pPr>
        <w:spacing w:line="260" w:lineRule="exact"/>
        <w:ind w:left="284"/>
        <w:jc w:val="both"/>
        <w:rPr>
          <w:rFonts w:cs="Arial"/>
          <w:iCs/>
        </w:rPr>
      </w:pPr>
      <w:r>
        <w:rPr>
          <w:rFonts w:cs="Arial"/>
          <w:iCs/>
        </w:rPr>
        <w:t>i</w:t>
      </w:r>
      <w:r w:rsidR="00EA1033" w:rsidRPr="0019462F">
        <w:rPr>
          <w:rFonts w:cs="Arial"/>
          <w:iCs/>
        </w:rPr>
        <w:t>n</w:t>
      </w:r>
    </w:p>
    <w:p w14:paraId="71EE69FF" w14:textId="42918102" w:rsidR="00EA1033" w:rsidRPr="0019462F" w:rsidRDefault="00C85060" w:rsidP="00C85060">
      <w:pPr>
        <w:spacing w:line="260" w:lineRule="exact"/>
        <w:ind w:left="284"/>
        <w:jc w:val="both"/>
        <w:rPr>
          <w:rFonts w:eastAsia="Times New Roman" w:cs="Arial"/>
        </w:rPr>
      </w:pPr>
      <w:r>
        <w:rPr>
          <w:rFonts w:eastAsia="Times New Roman" w:cs="Arial"/>
          <w:b/>
          <w:szCs w:val="20"/>
        </w:rPr>
        <w:t>i</w:t>
      </w:r>
      <w:r w:rsidR="00EA1033" w:rsidRPr="00C85060">
        <w:rPr>
          <w:rFonts w:eastAsia="Times New Roman" w:cs="Arial"/>
          <w:b/>
          <w:szCs w:val="20"/>
        </w:rPr>
        <w:t>zpolnjen obrazec »ESPD«</w:t>
      </w:r>
      <w:r w:rsidR="00EA1033" w:rsidRPr="0019462F">
        <w:rPr>
          <w:rFonts w:eastAsia="Times New Roman" w:cs="Arial"/>
          <w:b/>
          <w:szCs w:val="20"/>
        </w:rPr>
        <w:t xml:space="preserve"> </w:t>
      </w:r>
      <w:r w:rsidR="00EA1033" w:rsidRPr="0019462F">
        <w:rPr>
          <w:rFonts w:eastAsia="Times New Roman"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2655EAF" w14:textId="77777777" w:rsidR="00EA1033" w:rsidRPr="0019462F" w:rsidRDefault="00EA1033" w:rsidP="00C85060">
      <w:pPr>
        <w:spacing w:line="260" w:lineRule="exact"/>
        <w:ind w:left="284"/>
        <w:jc w:val="both"/>
        <w:rPr>
          <w:rFonts w:cs="Arial"/>
          <w:bCs/>
          <w:szCs w:val="20"/>
        </w:rPr>
      </w:pPr>
    </w:p>
    <w:p w14:paraId="65EE53F0" w14:textId="50A7C190" w:rsidR="00EA1033" w:rsidRPr="0019462F" w:rsidRDefault="00C85060" w:rsidP="00C85060">
      <w:pPr>
        <w:spacing w:line="260" w:lineRule="exact"/>
        <w:ind w:left="284"/>
        <w:jc w:val="both"/>
        <w:rPr>
          <w:rFonts w:cs="Arial"/>
          <w:bCs/>
          <w:szCs w:val="20"/>
        </w:rPr>
      </w:pPr>
      <w:r>
        <w:rPr>
          <w:rFonts w:cs="Arial"/>
          <w:bCs/>
          <w:szCs w:val="20"/>
        </w:rPr>
        <w:lastRenderedPageBreak/>
        <w:t>i</w:t>
      </w:r>
      <w:r w:rsidR="00EA1033" w:rsidRPr="0019462F">
        <w:rPr>
          <w:rFonts w:cs="Arial"/>
          <w:bCs/>
          <w:szCs w:val="20"/>
        </w:rPr>
        <w:t>n</w:t>
      </w:r>
    </w:p>
    <w:p w14:paraId="23B75066" w14:textId="77777777" w:rsidR="00EA1033" w:rsidRPr="0019462F" w:rsidRDefault="00EA1033" w:rsidP="00C85060">
      <w:pPr>
        <w:spacing w:line="260" w:lineRule="exact"/>
        <w:ind w:left="284"/>
        <w:jc w:val="both"/>
        <w:rPr>
          <w:rFonts w:cs="Arial"/>
        </w:rPr>
      </w:pPr>
      <w:r w:rsidRPr="00C85060">
        <w:rPr>
          <w:rFonts w:cs="Arial"/>
          <w:b/>
          <w:bCs/>
        </w:rPr>
        <w:t>izpolnjen obrazec »ESPD«</w:t>
      </w:r>
      <w:r w:rsidRPr="0019462F">
        <w:rPr>
          <w:rFonts w:cs="Arial"/>
        </w:rPr>
        <w:t xml:space="preserve"> (</w:t>
      </w:r>
      <w:proofErr w:type="spellStart"/>
      <w:r w:rsidRPr="0019462F">
        <w:rPr>
          <w:rFonts w:cs="Arial"/>
        </w:rPr>
        <w:t>v»Del</w:t>
      </w:r>
      <w:proofErr w:type="spellEnd"/>
      <w:r w:rsidRPr="0019462F">
        <w:rPr>
          <w:rFonts w:cs="Arial"/>
        </w:rPr>
        <w:t xml:space="preserve"> II: Informacije v povezavi z gospodarskim subjektom, B: Informacije o predstavnikih gospodarskega subjekta«) kamor navedete vse </w:t>
      </w:r>
      <w:r w:rsidRPr="0019462F">
        <w:rPr>
          <w:rFonts w:cs="Arial"/>
          <w:szCs w:val="20"/>
        </w:rPr>
        <w:t xml:space="preserve">osebe, ki so članice upravnega, vodstvenega ali nadzornega organa tega gospodarskega subjekta ali osebe, ki imajo pooblastila za njegovo zastopanje ali odločanje ali nadzor v njem. </w:t>
      </w:r>
      <w:r w:rsidRPr="0019462F">
        <w:rPr>
          <w:rFonts w:cs="Arial"/>
        </w:rPr>
        <w:t xml:space="preserve">Zaželeno je, da v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navedete njihov EMŠO in vsa njihova državljanstva</w:t>
      </w:r>
      <w:r w:rsidRPr="0019462F">
        <w:rPr>
          <w:rFonts w:cs="Arial"/>
          <w:bCs/>
          <w:szCs w:val="20"/>
        </w:rPr>
        <w:t xml:space="preserve"> </w:t>
      </w:r>
      <w:r w:rsidRPr="0019462F">
        <w:rPr>
          <w:rFonts w:cs="Arial"/>
        </w:rPr>
        <w:t xml:space="preserve">za namen pridobitve podatkov iz kazenske evidence. S klikom na znak </w:t>
      </w:r>
      <w:r w:rsidRPr="0019462F">
        <w:rPr>
          <w:rFonts w:cs="Arial"/>
          <w:bCs/>
        </w:rPr>
        <w:t xml:space="preserve">&lt;+&gt; </w:t>
      </w:r>
      <w:r w:rsidRPr="0019462F">
        <w:rPr>
          <w:rFonts w:cs="Arial"/>
        </w:rPr>
        <w:t>lahko gospodarski subjekt doda nov sklop polj za vnos več zakonitih zastopnikov.</w:t>
      </w:r>
    </w:p>
    <w:p w14:paraId="4A941274" w14:textId="77777777" w:rsidR="00EA1033" w:rsidRPr="0019462F" w:rsidRDefault="00EA1033" w:rsidP="00C85060">
      <w:pPr>
        <w:spacing w:line="260" w:lineRule="exact"/>
        <w:ind w:left="284"/>
        <w:jc w:val="both"/>
        <w:rPr>
          <w:rFonts w:cs="Arial"/>
          <w:bCs/>
          <w:szCs w:val="20"/>
        </w:rPr>
      </w:pPr>
    </w:p>
    <w:p w14:paraId="2D94BBDE" w14:textId="77777777" w:rsidR="00EA1033" w:rsidRPr="0019462F" w:rsidRDefault="00EA1033" w:rsidP="00C85060">
      <w:pPr>
        <w:spacing w:line="260" w:lineRule="exact"/>
        <w:ind w:left="284"/>
        <w:jc w:val="both"/>
        <w:rPr>
          <w:rFonts w:cs="Arial"/>
        </w:rPr>
      </w:pPr>
      <w:r w:rsidRPr="0019462F">
        <w:rPr>
          <w:rFonts w:cs="Arial"/>
        </w:rPr>
        <w:t>Ponudnik lahko potrdila iz kazenske evidence priloži tudi sam. Tako predložena potrdila morajo odražati zadnje stanje, v nobenem primeru pa ne smejo biti starejša od 4 mesecev, šteto od roka za oddajo ponudb.</w:t>
      </w:r>
    </w:p>
    <w:p w14:paraId="3DF7F151" w14:textId="77777777" w:rsidR="00EA1033" w:rsidRPr="0019462F" w:rsidRDefault="00EA1033" w:rsidP="00C85060">
      <w:pPr>
        <w:spacing w:line="260" w:lineRule="exact"/>
        <w:ind w:left="284"/>
        <w:jc w:val="both"/>
        <w:rPr>
          <w:rFonts w:cs="Arial"/>
          <w:b/>
        </w:rPr>
      </w:pPr>
    </w:p>
    <w:p w14:paraId="6BF176B5" w14:textId="77777777" w:rsidR="00EA1033" w:rsidRPr="0019462F" w:rsidRDefault="00EA1033" w:rsidP="00C85060">
      <w:pPr>
        <w:spacing w:line="260" w:lineRule="exact"/>
        <w:ind w:left="284"/>
        <w:jc w:val="both"/>
        <w:rPr>
          <w:rFonts w:cs="Arial"/>
          <w:szCs w:val="20"/>
        </w:rPr>
      </w:pPr>
      <w:r w:rsidRPr="0019462F">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963E621" w14:textId="77777777" w:rsidR="00EA1033" w:rsidRPr="0019462F" w:rsidRDefault="00EA1033" w:rsidP="00C85060">
      <w:pPr>
        <w:spacing w:line="260" w:lineRule="exact"/>
        <w:ind w:left="284"/>
        <w:jc w:val="both"/>
        <w:rPr>
          <w:rFonts w:eastAsia="Times New Roman" w:cs="Arial"/>
          <w:szCs w:val="20"/>
        </w:rPr>
      </w:pPr>
    </w:p>
    <w:p w14:paraId="78805AE0" w14:textId="77777777" w:rsidR="00EA1033" w:rsidRPr="0019462F" w:rsidRDefault="00EA1033" w:rsidP="00C85060">
      <w:pPr>
        <w:spacing w:line="260" w:lineRule="exact"/>
        <w:ind w:left="284"/>
        <w:jc w:val="both"/>
        <w:rPr>
          <w:rFonts w:eastAsia="Times New Roman" w:cs="Arial"/>
          <w:szCs w:val="20"/>
        </w:rPr>
      </w:pPr>
      <w:r w:rsidRPr="0019462F">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rPr>
        <w:t>predkvalifikacijski</w:t>
      </w:r>
      <w:proofErr w:type="spellEnd"/>
      <w:r w:rsidRPr="0019462F">
        <w:rPr>
          <w:rFonts w:eastAsia="Times New Roman"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39"/>
    <w:bookmarkEnd w:id="40"/>
    <w:p w14:paraId="6F2B29E0" w14:textId="77777777" w:rsidR="00EA1033" w:rsidRPr="00C85060" w:rsidRDefault="00EA1033" w:rsidP="00C85060">
      <w:pPr>
        <w:spacing w:line="260" w:lineRule="exact"/>
        <w:ind w:left="284"/>
        <w:jc w:val="both"/>
        <w:rPr>
          <w:rFonts w:eastAsia="Times New Roman" w:cs="Arial"/>
          <w:szCs w:val="20"/>
        </w:rPr>
      </w:pPr>
    </w:p>
    <w:p w14:paraId="65F262CB" w14:textId="77777777" w:rsidR="00EA1033" w:rsidRPr="00C85060" w:rsidRDefault="00EA1033" w:rsidP="00C85060">
      <w:pPr>
        <w:numPr>
          <w:ilvl w:val="0"/>
          <w:numId w:val="8"/>
        </w:numPr>
        <w:tabs>
          <w:tab w:val="clear" w:pos="510"/>
          <w:tab w:val="num" w:pos="284"/>
        </w:tabs>
        <w:spacing w:line="260" w:lineRule="exact"/>
        <w:ind w:left="284" w:hanging="284"/>
        <w:jc w:val="both"/>
        <w:rPr>
          <w:rFonts w:cs="Arial"/>
        </w:rPr>
      </w:pPr>
      <w:r w:rsidRPr="00C85060">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1EC4FFA8" w14:textId="77777777" w:rsidR="00EA1033" w:rsidRPr="0019462F" w:rsidRDefault="00EA1033" w:rsidP="00C85060">
      <w:pPr>
        <w:spacing w:line="260" w:lineRule="exact"/>
        <w:ind w:left="284"/>
        <w:jc w:val="both"/>
        <w:rPr>
          <w:rFonts w:cs="Arial"/>
          <w:b/>
          <w:bCs/>
        </w:rPr>
      </w:pPr>
    </w:p>
    <w:p w14:paraId="069097D1" w14:textId="77777777" w:rsidR="00EA1033" w:rsidRPr="00C85060" w:rsidRDefault="00EA1033" w:rsidP="00C85060">
      <w:pPr>
        <w:spacing w:line="260" w:lineRule="exact"/>
        <w:ind w:left="284"/>
        <w:jc w:val="both"/>
        <w:rPr>
          <w:rFonts w:cs="Arial"/>
          <w:b/>
          <w:bCs/>
        </w:rPr>
      </w:pPr>
      <w:r w:rsidRPr="00C85060">
        <w:rPr>
          <w:rFonts w:cs="Arial"/>
          <w:b/>
          <w:bCs/>
        </w:rPr>
        <w:t xml:space="preserve">DOKAZILO: </w:t>
      </w:r>
    </w:p>
    <w:p w14:paraId="741CE0D9" w14:textId="77777777" w:rsidR="00EA1033" w:rsidRPr="0019462F" w:rsidRDefault="00EA1033" w:rsidP="00C85060">
      <w:pPr>
        <w:spacing w:line="260" w:lineRule="exact"/>
        <w:ind w:left="284"/>
        <w:jc w:val="both"/>
        <w:rPr>
          <w:rFonts w:cs="Arial"/>
        </w:rPr>
      </w:pPr>
      <w:r w:rsidRPr="00C85060">
        <w:rPr>
          <w:rFonts w:cs="Arial"/>
          <w:b/>
          <w:bCs/>
        </w:rPr>
        <w:t xml:space="preserve">Izpolnjen </w:t>
      </w:r>
      <w:r w:rsidRPr="0019462F">
        <w:rPr>
          <w:rFonts w:cs="Arial"/>
          <w:b/>
          <w:bCs/>
        </w:rPr>
        <w:t>obrazec »ESPD«</w:t>
      </w:r>
      <w:r w:rsidRPr="0019462F">
        <w:rPr>
          <w:rFonts w:cs="Arial"/>
        </w:rPr>
        <w:t xml:space="preserve"> (v »Del III: Razlogi za izključitev, B: Razlogi, povezani s plačilom davkov ali prispevkov za socialno varnost</w:t>
      </w:r>
      <w:r w:rsidRPr="0019462F">
        <w:rPr>
          <w:rFonts w:cs="Arial"/>
          <w:i/>
        </w:rPr>
        <w:t>)</w:t>
      </w:r>
      <w:r w:rsidRPr="0019462F">
        <w:rPr>
          <w:rFonts w:cs="Arial"/>
        </w:rPr>
        <w:t>, za vse gospodarske subjekte v ponudbi.</w:t>
      </w:r>
    </w:p>
    <w:p w14:paraId="12EAE051" w14:textId="77777777" w:rsidR="00EA1033" w:rsidRPr="0019462F" w:rsidRDefault="00EA1033" w:rsidP="00C85060">
      <w:pPr>
        <w:spacing w:line="260" w:lineRule="exact"/>
        <w:ind w:left="284"/>
        <w:jc w:val="both"/>
        <w:rPr>
          <w:rFonts w:eastAsia="Times New Roman" w:cs="Arial"/>
          <w:szCs w:val="20"/>
        </w:rPr>
      </w:pPr>
    </w:p>
    <w:p w14:paraId="57AC4416" w14:textId="77777777" w:rsidR="00EA1033" w:rsidRPr="0019462F" w:rsidRDefault="00EA1033" w:rsidP="00C85060">
      <w:pPr>
        <w:numPr>
          <w:ilvl w:val="0"/>
          <w:numId w:val="8"/>
        </w:numPr>
        <w:tabs>
          <w:tab w:val="clear" w:pos="510"/>
          <w:tab w:val="num" w:pos="284"/>
        </w:tabs>
        <w:spacing w:line="260" w:lineRule="exact"/>
        <w:ind w:left="284" w:hanging="284"/>
        <w:jc w:val="both"/>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06BCF6D5" w14:textId="77777777" w:rsidR="00EA1033" w:rsidRPr="0019462F" w:rsidRDefault="00EA1033" w:rsidP="00C85060">
      <w:pPr>
        <w:spacing w:line="260" w:lineRule="exact"/>
        <w:jc w:val="both"/>
        <w:rPr>
          <w:rFonts w:eastAsia="Times New Roman" w:cs="Arial"/>
          <w:szCs w:val="20"/>
        </w:rPr>
      </w:pPr>
    </w:p>
    <w:p w14:paraId="1A560001" w14:textId="77777777" w:rsidR="00EA1033" w:rsidRPr="00C85060" w:rsidRDefault="00EA1033" w:rsidP="00C85060">
      <w:pPr>
        <w:spacing w:line="260" w:lineRule="exact"/>
        <w:ind w:left="284"/>
        <w:jc w:val="both"/>
        <w:rPr>
          <w:rFonts w:cs="Arial"/>
          <w:b/>
          <w:bCs/>
        </w:rPr>
      </w:pPr>
      <w:r w:rsidRPr="00C85060">
        <w:rPr>
          <w:rFonts w:cs="Arial"/>
          <w:b/>
          <w:bCs/>
        </w:rPr>
        <w:t>DOKAZILO:</w:t>
      </w:r>
    </w:p>
    <w:p w14:paraId="704AE9CC" w14:textId="77777777" w:rsidR="00EA1033" w:rsidRPr="0019462F" w:rsidRDefault="00EA1033" w:rsidP="00C85060">
      <w:pPr>
        <w:spacing w:line="260" w:lineRule="exact"/>
        <w:ind w:left="284"/>
        <w:jc w:val="both"/>
        <w:rPr>
          <w:rFonts w:cs="Arial"/>
        </w:rPr>
      </w:pPr>
      <w:r w:rsidRPr="00C85060">
        <w:rPr>
          <w:rFonts w:cs="Arial"/>
          <w:b/>
          <w:bCs/>
        </w:rPr>
        <w:t xml:space="preserve">Izpolnjen </w:t>
      </w:r>
      <w:r w:rsidRPr="0019462F">
        <w:rPr>
          <w:rFonts w:cs="Arial"/>
          <w:b/>
          <w:bCs/>
        </w:rPr>
        <w:t>obrazec »ESPD«</w:t>
      </w:r>
      <w:r w:rsidRPr="0019462F">
        <w:rPr>
          <w:rFonts w:cs="Arial"/>
        </w:rPr>
        <w:t xml:space="preserve"> (v »Del III: Razlogi za izključitev, D: Nacionalni razlogi za izključitev), za vse gospodarske subjekte v ponudbi.</w:t>
      </w:r>
    </w:p>
    <w:p w14:paraId="04F8233C" w14:textId="77777777" w:rsidR="00EA1033" w:rsidRPr="0019462F" w:rsidRDefault="00EA1033" w:rsidP="00C85060">
      <w:pPr>
        <w:spacing w:line="260" w:lineRule="exact"/>
        <w:jc w:val="both"/>
        <w:rPr>
          <w:rFonts w:eastAsia="Times New Roman" w:cs="Arial"/>
          <w:szCs w:val="20"/>
        </w:rPr>
      </w:pPr>
    </w:p>
    <w:p w14:paraId="3E6C6C78" w14:textId="77777777" w:rsidR="00EA1033" w:rsidRPr="0019462F" w:rsidRDefault="00EA1033" w:rsidP="00C85060">
      <w:pPr>
        <w:numPr>
          <w:ilvl w:val="0"/>
          <w:numId w:val="8"/>
        </w:numPr>
        <w:tabs>
          <w:tab w:val="clear" w:pos="510"/>
        </w:tabs>
        <w:spacing w:line="260" w:lineRule="exact"/>
        <w:ind w:left="284" w:hanging="284"/>
        <w:jc w:val="both"/>
        <w:rPr>
          <w:rFonts w:eastAsia="Times New Roman" w:cs="Arial"/>
          <w:szCs w:val="20"/>
        </w:rPr>
      </w:pPr>
      <w:r w:rsidRPr="0019462F">
        <w:rPr>
          <w:rFonts w:eastAsia="Times New Roman"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8F43B7" w14:textId="77777777" w:rsidR="00EA1033" w:rsidRPr="0019462F" w:rsidRDefault="00EA1033" w:rsidP="00C85060">
      <w:pPr>
        <w:spacing w:line="260" w:lineRule="exact"/>
        <w:ind w:left="284"/>
        <w:jc w:val="both"/>
        <w:rPr>
          <w:rFonts w:eastAsia="Times New Roman" w:cs="Arial"/>
          <w:szCs w:val="20"/>
        </w:rPr>
      </w:pPr>
      <w:r w:rsidRPr="0019462F">
        <w:rPr>
          <w:rFonts w:eastAsia="Times New Roman" w:cs="Arial"/>
          <w:szCs w:val="20"/>
        </w:rPr>
        <w:lastRenderedPageBreak/>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2258053" w14:textId="77777777" w:rsidR="00EA1033" w:rsidRPr="0019462F" w:rsidRDefault="00EA1033" w:rsidP="00C85060">
      <w:pPr>
        <w:spacing w:line="260" w:lineRule="exact"/>
        <w:ind w:left="284"/>
        <w:jc w:val="both"/>
        <w:rPr>
          <w:rFonts w:eastAsia="Times New Roman" w:cs="Arial"/>
          <w:szCs w:val="20"/>
        </w:rPr>
      </w:pPr>
    </w:p>
    <w:p w14:paraId="63B8B682" w14:textId="77777777" w:rsidR="00EA1033" w:rsidRPr="00C85060" w:rsidRDefault="00EA1033" w:rsidP="00C85060">
      <w:pPr>
        <w:spacing w:line="260" w:lineRule="exact"/>
        <w:ind w:left="284"/>
        <w:jc w:val="both"/>
        <w:rPr>
          <w:rFonts w:cs="Arial"/>
          <w:b/>
          <w:bCs/>
        </w:rPr>
      </w:pPr>
      <w:r w:rsidRPr="00C85060">
        <w:rPr>
          <w:rFonts w:cs="Arial"/>
          <w:b/>
          <w:bCs/>
        </w:rPr>
        <w:t>DOKAZILO:</w:t>
      </w:r>
    </w:p>
    <w:p w14:paraId="403E8892" w14:textId="77777777" w:rsidR="00EA1033" w:rsidRPr="0019462F" w:rsidRDefault="00EA1033" w:rsidP="00C85060">
      <w:pPr>
        <w:spacing w:line="260" w:lineRule="exact"/>
        <w:ind w:left="284"/>
        <w:jc w:val="both"/>
        <w:rPr>
          <w:rFonts w:cs="Arial"/>
        </w:rPr>
      </w:pPr>
      <w:r w:rsidRPr="00C85060">
        <w:rPr>
          <w:rFonts w:cs="Arial"/>
          <w:b/>
          <w:bCs/>
        </w:rPr>
        <w:t xml:space="preserve">Izpolnjen </w:t>
      </w:r>
      <w:r w:rsidRPr="0019462F">
        <w:rPr>
          <w:rFonts w:cs="Arial"/>
          <w:b/>
          <w:bCs/>
        </w:rPr>
        <w:t>obrazec »ESPD«</w:t>
      </w:r>
      <w:r w:rsidRPr="0019462F">
        <w:rPr>
          <w:rFonts w:cs="Arial"/>
        </w:rPr>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66761A2A" w14:textId="77777777" w:rsidR="00EA1033" w:rsidRPr="00E74C1C" w:rsidRDefault="00EA1033" w:rsidP="00C85060">
      <w:pPr>
        <w:tabs>
          <w:tab w:val="left" w:pos="142"/>
        </w:tabs>
        <w:spacing w:line="260" w:lineRule="exact"/>
        <w:ind w:left="284"/>
        <w:jc w:val="both"/>
        <w:rPr>
          <w:rFonts w:cs="Arial"/>
        </w:rPr>
      </w:pPr>
    </w:p>
    <w:p w14:paraId="5BD6B84A" w14:textId="77777777" w:rsidR="00EA1033" w:rsidRPr="0019462F" w:rsidRDefault="00EA1033" w:rsidP="00C85060">
      <w:pPr>
        <w:numPr>
          <w:ilvl w:val="0"/>
          <w:numId w:val="8"/>
        </w:numPr>
        <w:tabs>
          <w:tab w:val="clear" w:pos="510"/>
          <w:tab w:val="left" w:pos="142"/>
          <w:tab w:val="num" w:pos="284"/>
        </w:tabs>
        <w:spacing w:line="260" w:lineRule="exact"/>
        <w:ind w:left="284" w:hanging="284"/>
        <w:jc w:val="both"/>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19462F">
        <w:rPr>
          <w:rFonts w:cs="Arial"/>
          <w:szCs w:val="20"/>
        </w:rPr>
        <w:t xml:space="preserve"> če pri preverjanju ugotovi, da je ponudnik:</w:t>
      </w:r>
    </w:p>
    <w:p w14:paraId="5768D276" w14:textId="77777777" w:rsidR="00EA1033" w:rsidRPr="0019462F" w:rsidRDefault="00EA1033" w:rsidP="00C85060">
      <w:pPr>
        <w:pStyle w:val="xmsolistparagraph"/>
        <w:numPr>
          <w:ilvl w:val="0"/>
          <w:numId w:val="38"/>
        </w:numPr>
        <w:spacing w:after="0" w:line="260" w:lineRule="exac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6B5EE210" w14:textId="77777777" w:rsidR="00EA1033" w:rsidRPr="0019462F" w:rsidRDefault="00EA1033" w:rsidP="00C85060">
      <w:pPr>
        <w:pStyle w:val="xmsolistparagraph"/>
        <w:numPr>
          <w:ilvl w:val="0"/>
          <w:numId w:val="38"/>
        </w:numPr>
        <w:spacing w:after="0" w:line="260" w:lineRule="exac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321380EA" w14:textId="77777777" w:rsidR="00EA1033" w:rsidRPr="0019462F" w:rsidRDefault="00EA1033" w:rsidP="00C85060">
      <w:pPr>
        <w:pStyle w:val="xmsolistparagraph"/>
        <w:numPr>
          <w:ilvl w:val="0"/>
          <w:numId w:val="38"/>
        </w:numPr>
        <w:spacing w:after="0" w:line="260" w:lineRule="exact"/>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314569A6" w14:textId="77777777" w:rsidR="00EA1033" w:rsidRPr="0019462F" w:rsidRDefault="00EA1033" w:rsidP="00C85060">
      <w:pPr>
        <w:pStyle w:val="xmsolistparagraph"/>
        <w:spacing w:after="0" w:line="260" w:lineRule="exact"/>
        <w:ind w:left="0"/>
        <w:jc w:val="both"/>
        <w:rPr>
          <w:rFonts w:ascii="Arial" w:eastAsia="Times New Roman" w:hAnsi="Arial" w:cs="Arial"/>
          <w:sz w:val="20"/>
          <w:szCs w:val="20"/>
        </w:rPr>
      </w:pPr>
    </w:p>
    <w:p w14:paraId="4EF2DA93" w14:textId="77777777" w:rsidR="00EA1033" w:rsidRPr="0019462F" w:rsidRDefault="00EA1033" w:rsidP="00C85060">
      <w:pPr>
        <w:pStyle w:val="xmsonormal"/>
        <w:spacing w:line="260" w:lineRule="exact"/>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55B80800" w14:textId="77777777" w:rsidR="00EA1033" w:rsidRPr="0019462F" w:rsidRDefault="00EA1033" w:rsidP="00C85060">
      <w:pPr>
        <w:pStyle w:val="xmsonormal"/>
        <w:spacing w:line="260" w:lineRule="exact"/>
        <w:jc w:val="both"/>
        <w:rPr>
          <w:rFonts w:ascii="Arial" w:hAnsi="Arial" w:cs="Arial"/>
        </w:rPr>
      </w:pPr>
    </w:p>
    <w:p w14:paraId="1017D699" w14:textId="77777777" w:rsidR="00EA1033" w:rsidRPr="00C85060" w:rsidRDefault="00EA1033" w:rsidP="00C85060">
      <w:pPr>
        <w:spacing w:line="260" w:lineRule="exact"/>
        <w:ind w:left="284"/>
        <w:jc w:val="both"/>
        <w:rPr>
          <w:rFonts w:cs="Arial"/>
          <w:b/>
          <w:bCs/>
        </w:rPr>
      </w:pPr>
      <w:r w:rsidRPr="00C85060">
        <w:rPr>
          <w:rFonts w:cs="Arial"/>
          <w:b/>
          <w:bCs/>
        </w:rPr>
        <w:t xml:space="preserve">DOKAZILO: </w:t>
      </w:r>
    </w:p>
    <w:p w14:paraId="7D9062F3" w14:textId="77777777" w:rsidR="00EA1033" w:rsidRPr="0019462F" w:rsidRDefault="00EA1033" w:rsidP="00C85060">
      <w:pPr>
        <w:spacing w:line="260" w:lineRule="exact"/>
        <w:ind w:left="284"/>
        <w:jc w:val="both"/>
        <w:rPr>
          <w:rFonts w:cs="Arial"/>
        </w:rPr>
      </w:pPr>
      <w:r w:rsidRPr="00C85060">
        <w:rPr>
          <w:rFonts w:cs="Arial"/>
          <w:b/>
          <w:bCs/>
        </w:rPr>
        <w:t xml:space="preserve">Predložen </w:t>
      </w:r>
      <w:r w:rsidRPr="0019462F">
        <w:rPr>
          <w:rFonts w:cs="Arial"/>
          <w:b/>
          <w:bCs/>
        </w:rPr>
        <w:t>obrazec »ESPD«</w:t>
      </w:r>
      <w:r w:rsidRPr="0019462F">
        <w:rPr>
          <w:rFonts w:cs="Arial"/>
        </w:rPr>
        <w:t>, za vse gospodarske subjekte v ponudbi.</w:t>
      </w:r>
    </w:p>
    <w:p w14:paraId="27310D66" w14:textId="77777777" w:rsidR="00EA1033" w:rsidRPr="0019462F" w:rsidRDefault="00EA1033" w:rsidP="00C85060">
      <w:pPr>
        <w:spacing w:line="260" w:lineRule="exact"/>
        <w:jc w:val="both"/>
        <w:rPr>
          <w:rFonts w:cs="Arial"/>
        </w:rPr>
      </w:pPr>
    </w:p>
    <w:p w14:paraId="1FDBC51E" w14:textId="6EB15A0C" w:rsidR="00EA1033" w:rsidRDefault="00EA1033" w:rsidP="00C85060">
      <w:pPr>
        <w:spacing w:line="260" w:lineRule="exact"/>
        <w:jc w:val="both"/>
        <w:rPr>
          <w:rFonts w:eastAsia="Times New Roman" w:cs="Arial"/>
          <w:szCs w:val="20"/>
        </w:rPr>
      </w:pPr>
      <w:r w:rsidRPr="0019462F">
        <w:rPr>
          <w:rFonts w:eastAsia="Times New Roman" w:cs="Arial"/>
          <w:szCs w:val="20"/>
        </w:rPr>
        <w:t>Naročnik bo v skladu s prvim odstavkom člena 1</w:t>
      </w:r>
      <w:r w:rsidR="00C85060">
        <w:rPr>
          <w:rFonts w:eastAsia="Times New Roman" w:cs="Arial"/>
          <w:szCs w:val="20"/>
        </w:rPr>
        <w:t>h</w:t>
      </w:r>
      <w:r w:rsidRPr="0019462F">
        <w:rPr>
          <w:rFonts w:eastAsia="Times New Roman" w:cs="Arial"/>
          <w:szCs w:val="20"/>
        </w:rPr>
        <w:t xml:space="preserve">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eastAsia="Times New Roman" w:cs="Arial"/>
          <w:szCs w:val="20"/>
        </w:rPr>
        <w:t>9</w:t>
      </w:r>
      <w:r w:rsidRPr="0019462F">
        <w:rPr>
          <w:rFonts w:eastAsia="Times New Roman" w:cs="Arial"/>
          <w:szCs w:val="20"/>
        </w:rPr>
        <w:t>.1.</w:t>
      </w:r>
      <w:r w:rsidR="00C85060">
        <w:rPr>
          <w:rFonts w:eastAsia="Times New Roman" w:cs="Arial"/>
          <w:szCs w:val="20"/>
        </w:rPr>
        <w:t>5</w:t>
      </w:r>
      <w:r w:rsidRPr="0019462F">
        <w:rPr>
          <w:rFonts w:eastAsia="Times New Roman" w:cs="Arial"/>
          <w:szCs w:val="20"/>
        </w:rPr>
        <w:t xml:space="preserve"> teh navodil.</w:t>
      </w:r>
    </w:p>
    <w:p w14:paraId="3E783EAA" w14:textId="77777777" w:rsidR="00B25E41" w:rsidRPr="00AA7241" w:rsidRDefault="00B25E41" w:rsidP="00EA1033">
      <w:pPr>
        <w:spacing w:line="260" w:lineRule="exact"/>
        <w:jc w:val="both"/>
        <w:rPr>
          <w:rFonts w:eastAsia="Times New Roman" w:cs="Arial"/>
          <w:szCs w:val="20"/>
        </w:rPr>
      </w:pPr>
    </w:p>
    <w:p w14:paraId="40B6E74D" w14:textId="16083FCA" w:rsidR="000C750B" w:rsidRPr="00AA7241" w:rsidRDefault="0063750B" w:rsidP="00EA1033">
      <w:pPr>
        <w:pStyle w:val="Naslov3"/>
        <w:spacing w:line="260" w:lineRule="exact"/>
        <w:rPr>
          <w:rFonts w:cs="Arial"/>
          <w:szCs w:val="20"/>
        </w:rPr>
      </w:pPr>
      <w:bookmarkStart w:id="41" w:name="_Toc188367085"/>
      <w:r>
        <w:rPr>
          <w:rFonts w:cs="Arial"/>
          <w:szCs w:val="20"/>
        </w:rPr>
        <w:t>Ekonomski in finančni položaj</w:t>
      </w:r>
      <w:bookmarkEnd w:id="41"/>
    </w:p>
    <w:p w14:paraId="757A434C" w14:textId="77777777" w:rsidR="008610B0" w:rsidRPr="00AA7241" w:rsidRDefault="008610B0" w:rsidP="000C6091">
      <w:pPr>
        <w:spacing w:line="260" w:lineRule="exact"/>
        <w:ind w:left="284"/>
        <w:jc w:val="both"/>
        <w:rPr>
          <w:rFonts w:cs="Arial"/>
          <w:szCs w:val="20"/>
        </w:rPr>
      </w:pPr>
    </w:p>
    <w:p w14:paraId="243024FB" w14:textId="086A1058" w:rsidR="00563726" w:rsidRDefault="00674D38" w:rsidP="000C6091">
      <w:pPr>
        <w:spacing w:line="260" w:lineRule="exact"/>
        <w:jc w:val="both"/>
        <w:rPr>
          <w:rFonts w:eastAsia="Times New Roman" w:cs="Arial"/>
          <w:szCs w:val="20"/>
        </w:rPr>
      </w:pPr>
      <w:r w:rsidRPr="00674D38">
        <w:rPr>
          <w:rFonts w:eastAsia="Times New Roman" w:cs="Arial"/>
          <w:szCs w:val="20"/>
        </w:rPr>
        <w:t>Ponudnik mora imeti za zadnje poslovno leto bonitetno oceno po pravilih Basel II vsaj SB7. Ponudnik iz tujine mora imeti bonitetno oceno institucije, primerljive AJPES-u, ki vodi bonitetne ocene po pravilih Basel II.</w:t>
      </w:r>
    </w:p>
    <w:p w14:paraId="21CA0B0F" w14:textId="77777777" w:rsidR="00674D38" w:rsidRPr="00AA7241" w:rsidRDefault="00674D38" w:rsidP="00674D38">
      <w:pPr>
        <w:spacing w:line="260" w:lineRule="exact"/>
        <w:jc w:val="both"/>
        <w:rPr>
          <w:rFonts w:cs="Arial"/>
          <w:szCs w:val="20"/>
        </w:rPr>
      </w:pPr>
    </w:p>
    <w:p w14:paraId="660767CE" w14:textId="77777777" w:rsidR="00563726" w:rsidRPr="00770404" w:rsidRDefault="00563726" w:rsidP="00674D38">
      <w:pPr>
        <w:spacing w:line="260" w:lineRule="exact"/>
        <w:ind w:left="284"/>
        <w:jc w:val="both"/>
        <w:rPr>
          <w:rFonts w:cs="Arial"/>
          <w:b/>
          <w:bCs/>
          <w:szCs w:val="20"/>
        </w:rPr>
      </w:pPr>
      <w:r w:rsidRPr="00770404">
        <w:rPr>
          <w:rFonts w:cs="Arial"/>
          <w:b/>
          <w:bCs/>
          <w:szCs w:val="20"/>
        </w:rPr>
        <w:t>DOKAZILO:</w:t>
      </w:r>
    </w:p>
    <w:p w14:paraId="35EEEEDA" w14:textId="2A4DE096" w:rsidR="00674D38" w:rsidRDefault="00563726" w:rsidP="00674D38">
      <w:pPr>
        <w:spacing w:line="260" w:lineRule="exact"/>
        <w:ind w:left="284"/>
        <w:jc w:val="both"/>
        <w:rPr>
          <w:rFonts w:eastAsia="Times New Roman" w:cs="Arial"/>
          <w:szCs w:val="20"/>
          <w:u w:val="single"/>
        </w:rPr>
      </w:pPr>
      <w:r w:rsidRPr="00AA7241">
        <w:rPr>
          <w:rFonts w:eastAsia="Times New Roman" w:cs="Arial"/>
          <w:b/>
          <w:szCs w:val="20"/>
        </w:rPr>
        <w:t xml:space="preserve">Izpolnjen obrazec »ESPD« </w:t>
      </w:r>
      <w:r w:rsidRPr="00AA7241">
        <w:rPr>
          <w:rFonts w:eastAsia="Times New Roman" w:cs="Arial"/>
          <w:szCs w:val="20"/>
        </w:rPr>
        <w:t>(</w:t>
      </w:r>
      <w:r w:rsidR="00674D38" w:rsidRPr="00A1305F">
        <w:rPr>
          <w:rFonts w:cs="Arial"/>
          <w:szCs w:val="20"/>
        </w:rPr>
        <w:t xml:space="preserve">del IV: Pogoji za sodelovanje, razdelek B: Ekonomski in finančni položaj, odstavek: Druge ekonomske ali finančne zahteve) v </w:t>
      </w:r>
      <w:r w:rsidR="00674D38">
        <w:rPr>
          <w:rFonts w:cs="Arial"/>
          <w:szCs w:val="20"/>
        </w:rPr>
        <w:t>polje »Razmerje«</w:t>
      </w:r>
      <w:r w:rsidR="00674D38" w:rsidRPr="00A1305F">
        <w:rPr>
          <w:rFonts w:cs="Arial"/>
          <w:szCs w:val="20"/>
        </w:rPr>
        <w:t xml:space="preserve"> ponudnik vpiše </w:t>
      </w:r>
      <w:r w:rsidR="00674D38" w:rsidRPr="00EC5E3A">
        <w:rPr>
          <w:rFonts w:cs="Arial"/>
          <w:szCs w:val="20"/>
        </w:rPr>
        <w:t>katerikoli poljuben znak, s katerim potrjuje izpolnjevanje predmetnega pogoj</w:t>
      </w:r>
      <w:r w:rsidR="00674D38">
        <w:rPr>
          <w:rFonts w:cs="Arial"/>
          <w:szCs w:val="20"/>
        </w:rPr>
        <w:t>a</w:t>
      </w:r>
      <w:r w:rsidR="00674D38" w:rsidRPr="00AA7241">
        <w:rPr>
          <w:rFonts w:eastAsia="Times New Roman" w:cs="Arial"/>
          <w:szCs w:val="20"/>
          <w:u w:val="single"/>
        </w:rPr>
        <w:t xml:space="preserve"> </w:t>
      </w:r>
    </w:p>
    <w:p w14:paraId="08C6636C" w14:textId="532B0F18" w:rsidR="00563726" w:rsidRPr="00AA7241" w:rsidRDefault="00563726" w:rsidP="00674D38">
      <w:pPr>
        <w:spacing w:line="260" w:lineRule="exact"/>
        <w:ind w:left="284"/>
        <w:jc w:val="both"/>
        <w:rPr>
          <w:rFonts w:eastAsia="Times New Roman" w:cs="Arial"/>
          <w:szCs w:val="20"/>
          <w:u w:val="single"/>
        </w:rPr>
      </w:pPr>
      <w:r w:rsidRPr="00AA7241">
        <w:rPr>
          <w:rFonts w:eastAsia="Times New Roman" w:cs="Arial"/>
          <w:szCs w:val="20"/>
          <w:u w:val="single"/>
        </w:rPr>
        <w:t>in</w:t>
      </w:r>
    </w:p>
    <w:p w14:paraId="5E029333" w14:textId="77777777" w:rsidR="00674D38" w:rsidRDefault="00674D38" w:rsidP="00674D38">
      <w:pPr>
        <w:spacing w:line="260" w:lineRule="exact"/>
        <w:ind w:left="284"/>
        <w:jc w:val="both"/>
        <w:rPr>
          <w:rFonts w:cs="Arial"/>
          <w:szCs w:val="20"/>
        </w:rPr>
      </w:pPr>
      <w:r w:rsidRPr="00A1305F">
        <w:rPr>
          <w:rFonts w:cs="Arial"/>
          <w:b/>
          <w:szCs w:val="20"/>
        </w:rPr>
        <w:t>S.BON-1 obrazec</w:t>
      </w:r>
      <w:r>
        <w:rPr>
          <w:rFonts w:cs="Arial"/>
          <w:b/>
          <w:szCs w:val="20"/>
        </w:rPr>
        <w:t xml:space="preserve"> </w:t>
      </w:r>
      <w:r w:rsidRPr="007D6422">
        <w:rPr>
          <w:rFonts w:cs="Arial"/>
          <w:b/>
          <w:bCs/>
          <w:szCs w:val="20"/>
        </w:rPr>
        <w:t>ali S.BON-1/P obrazec</w:t>
      </w:r>
      <w:r>
        <w:rPr>
          <w:rFonts w:cs="Arial"/>
          <w:b/>
          <w:bCs/>
          <w:szCs w:val="20"/>
        </w:rPr>
        <w:t xml:space="preserve"> ali</w:t>
      </w:r>
      <w:r w:rsidRPr="006737BB">
        <w:rPr>
          <w:rFonts w:cs="Arial"/>
          <w:b/>
          <w:szCs w:val="20"/>
        </w:rPr>
        <w:t xml:space="preserve"> </w:t>
      </w:r>
      <w:proofErr w:type="spellStart"/>
      <w:r w:rsidRPr="006737BB">
        <w:rPr>
          <w:rFonts w:cs="Arial"/>
          <w:b/>
          <w:szCs w:val="20"/>
        </w:rPr>
        <w:t>eS.BON</w:t>
      </w:r>
      <w:proofErr w:type="spellEnd"/>
      <w:r>
        <w:rPr>
          <w:rFonts w:cs="Arial"/>
          <w:b/>
          <w:szCs w:val="20"/>
        </w:rPr>
        <w:t xml:space="preserve"> obrazec</w:t>
      </w:r>
      <w:r w:rsidRPr="00A1305F">
        <w:rPr>
          <w:rFonts w:cs="Arial"/>
          <w:szCs w:val="20"/>
        </w:rPr>
        <w:t xml:space="preserve">, ki ne sme biti starejši od tridesetih (30) dni pred </w:t>
      </w:r>
      <w:r>
        <w:rPr>
          <w:rFonts w:cs="Arial"/>
          <w:szCs w:val="20"/>
        </w:rPr>
        <w:t>rokom za</w:t>
      </w:r>
      <w:r w:rsidRPr="00A1305F">
        <w:rPr>
          <w:rFonts w:cs="Arial"/>
          <w:szCs w:val="20"/>
        </w:rPr>
        <w:t xml:space="preserve"> oddaj</w:t>
      </w:r>
      <w:r>
        <w:rPr>
          <w:rFonts w:cs="Arial"/>
          <w:szCs w:val="20"/>
        </w:rPr>
        <w:t>o</w:t>
      </w:r>
      <w:r w:rsidRPr="00A1305F">
        <w:rPr>
          <w:rFonts w:cs="Arial"/>
          <w:szCs w:val="20"/>
        </w:rPr>
        <w:t xml:space="preserve"> ponudbe za predmetno javno naročilo. </w:t>
      </w:r>
    </w:p>
    <w:p w14:paraId="4E2EC020" w14:textId="77777777" w:rsidR="00674D38" w:rsidRPr="00A1305F" w:rsidRDefault="00674D38" w:rsidP="00674D38">
      <w:pPr>
        <w:spacing w:line="260" w:lineRule="exact"/>
        <w:ind w:left="284"/>
        <w:jc w:val="both"/>
        <w:rPr>
          <w:rFonts w:cs="Arial"/>
          <w:szCs w:val="20"/>
        </w:rPr>
      </w:pPr>
    </w:p>
    <w:p w14:paraId="368B6B9E" w14:textId="77777777" w:rsidR="00674D38" w:rsidRPr="00A1305F" w:rsidRDefault="00674D38" w:rsidP="00674D38">
      <w:pPr>
        <w:spacing w:line="260" w:lineRule="exact"/>
        <w:ind w:left="284"/>
        <w:jc w:val="both"/>
        <w:rPr>
          <w:rFonts w:cs="Arial"/>
          <w:szCs w:val="20"/>
        </w:rPr>
      </w:pPr>
      <w:r w:rsidRPr="00A1305F">
        <w:rPr>
          <w:rFonts w:cs="Arial"/>
          <w:szCs w:val="20"/>
        </w:rPr>
        <w:t xml:space="preserve">Ponudnik lahko izkaže bonitetno oceno (izdelano po pravilih Basel II), tudi z bonitetno oceno izdano s strani druge bonitetne agencije kot so na primer navedene na spletni strani  </w:t>
      </w:r>
      <w:hyperlink r:id="rId14" w:history="1">
        <w:r w:rsidRPr="00A1305F">
          <w:rPr>
            <w:rStyle w:val="Hiperpovezava"/>
            <w:rFonts w:cs="Arial"/>
          </w:rPr>
          <w:t>http://www.ajpes.si/bonitetne_storitve/s.bon_ajpes/vzporejanje_bonitetnih_ocen</w:t>
        </w:r>
      </w:hyperlink>
      <w:r w:rsidRPr="00A1305F">
        <w:rPr>
          <w:rFonts w:cs="Arial"/>
          <w:szCs w:val="20"/>
        </w:rPr>
        <w:t xml:space="preserve">. </w:t>
      </w:r>
    </w:p>
    <w:p w14:paraId="6BEC7CF4" w14:textId="0B0E6965" w:rsidR="009226B9" w:rsidRDefault="009226B9" w:rsidP="00674D38">
      <w:pPr>
        <w:spacing w:line="260" w:lineRule="exact"/>
        <w:jc w:val="both"/>
        <w:rPr>
          <w:rFonts w:cs="Arial"/>
          <w:szCs w:val="20"/>
        </w:rPr>
      </w:pPr>
    </w:p>
    <w:p w14:paraId="7AA601BE" w14:textId="77777777" w:rsidR="006E4352" w:rsidRPr="00957762" w:rsidRDefault="006E4352" w:rsidP="000C6091">
      <w:pPr>
        <w:pStyle w:val="Naslov3"/>
        <w:spacing w:line="260" w:lineRule="exact"/>
        <w:rPr>
          <w:rFonts w:cs="Arial"/>
          <w:szCs w:val="20"/>
        </w:rPr>
      </w:pPr>
      <w:bookmarkStart w:id="42" w:name="_Toc188367086"/>
      <w:bookmarkEnd w:id="38"/>
      <w:r w:rsidRPr="00957762">
        <w:rPr>
          <w:rFonts w:cs="Arial"/>
          <w:szCs w:val="20"/>
        </w:rPr>
        <w:t xml:space="preserve">Tehnična </w:t>
      </w:r>
      <w:r w:rsidR="003B7282" w:rsidRPr="00957762">
        <w:rPr>
          <w:rFonts w:cs="Arial"/>
          <w:szCs w:val="20"/>
        </w:rPr>
        <w:t>sposobnost</w:t>
      </w:r>
      <w:bookmarkEnd w:id="42"/>
    </w:p>
    <w:p w14:paraId="3F92459D" w14:textId="70540255" w:rsidR="00F9250C" w:rsidRPr="00AA7241" w:rsidRDefault="00F9250C" w:rsidP="00674D38">
      <w:pPr>
        <w:spacing w:line="260" w:lineRule="exact"/>
        <w:jc w:val="both"/>
        <w:rPr>
          <w:rFonts w:cs="Arial"/>
          <w:szCs w:val="20"/>
        </w:rPr>
      </w:pPr>
    </w:p>
    <w:p w14:paraId="66B61116" w14:textId="394BE39F" w:rsidR="00674D38" w:rsidRDefault="00674D38" w:rsidP="00674D38">
      <w:pPr>
        <w:spacing w:line="260" w:lineRule="exact"/>
        <w:jc w:val="both"/>
        <w:rPr>
          <w:rFonts w:cs="Arial"/>
          <w:szCs w:val="20"/>
        </w:rPr>
      </w:pPr>
      <w:bookmarkStart w:id="43" w:name="_Hlk24454063"/>
      <w:r w:rsidRPr="00A60D4C">
        <w:rPr>
          <w:rFonts w:eastAsia="Calibri" w:cs="Arial"/>
          <w:szCs w:val="20"/>
        </w:rPr>
        <w:t xml:space="preserve">Ponudnik je v zadnjih treh letih, šteto od dneva objave obvestila o naročilu na portalu javnih naročil, uspešno izvedel najmanj 1 (eno) storitev </w:t>
      </w:r>
      <w:r w:rsidRPr="00A60D4C">
        <w:rPr>
          <w:rFonts w:cs="Arial"/>
          <w:bCs/>
          <w:szCs w:val="20"/>
        </w:rPr>
        <w:t xml:space="preserve">na področju upravljanja in vzdrževanja poslovnih objektov </w:t>
      </w:r>
      <w:r w:rsidRPr="00A60D4C">
        <w:rPr>
          <w:rFonts w:cs="Arial"/>
          <w:szCs w:val="20"/>
        </w:rPr>
        <w:t xml:space="preserve">v neprekinjenem trajanju najmanj 12 (dvanajst) mesecev – izvedena storitev mora biti po obsegu primerljiva s predmetnim javnim naročilom, </w:t>
      </w:r>
      <w:bookmarkStart w:id="44" w:name="_Hlk88479479"/>
      <w:r w:rsidRPr="00A60D4C">
        <w:rPr>
          <w:rFonts w:cs="Arial"/>
          <w:szCs w:val="20"/>
        </w:rPr>
        <w:t xml:space="preserve">pri čemer znaša letna vrednost po pogodbi najmanj </w:t>
      </w:r>
      <w:r w:rsidR="00A15219">
        <w:rPr>
          <w:rFonts w:cs="Arial"/>
          <w:szCs w:val="20"/>
        </w:rPr>
        <w:t>8</w:t>
      </w:r>
      <w:r w:rsidR="00A60D4C">
        <w:rPr>
          <w:rFonts w:cs="Arial"/>
          <w:szCs w:val="20"/>
        </w:rPr>
        <w:t>5</w:t>
      </w:r>
      <w:r w:rsidRPr="00A60D4C">
        <w:rPr>
          <w:rFonts w:cs="Arial"/>
          <w:szCs w:val="20"/>
        </w:rPr>
        <w:t>.000 EUR brez DDV.</w:t>
      </w:r>
      <w:bookmarkEnd w:id="44"/>
      <w:r w:rsidRPr="008D605F">
        <w:rPr>
          <w:rFonts w:cs="Arial"/>
          <w:szCs w:val="20"/>
        </w:rPr>
        <w:t xml:space="preserve"> </w:t>
      </w:r>
    </w:p>
    <w:p w14:paraId="2E85EC1D" w14:textId="77777777" w:rsidR="00D619D3" w:rsidRPr="008D605F" w:rsidRDefault="00D619D3" w:rsidP="00674D38">
      <w:pPr>
        <w:spacing w:line="260" w:lineRule="exact"/>
        <w:jc w:val="both"/>
        <w:rPr>
          <w:rFonts w:cs="Arial"/>
          <w:szCs w:val="20"/>
        </w:rPr>
      </w:pPr>
    </w:p>
    <w:p w14:paraId="14B7DF2A" w14:textId="77777777" w:rsidR="00674D38" w:rsidRPr="008D605F" w:rsidRDefault="00674D38" w:rsidP="00674D38">
      <w:pPr>
        <w:spacing w:line="260" w:lineRule="exact"/>
        <w:jc w:val="both"/>
        <w:rPr>
          <w:rFonts w:cs="Arial"/>
          <w:szCs w:val="20"/>
        </w:rPr>
      </w:pPr>
      <w:r w:rsidRPr="008D605F">
        <w:rPr>
          <w:rFonts w:cs="Arial"/>
          <w:szCs w:val="20"/>
        </w:rPr>
        <w:t>»Uspešno« v predmetnem javnem naročilu pomeni, da je ponudnik uspešno izvedel zahtevano storitev, če je naročilo izvedel kakovostno, v dogovorjenih rokih in v skladu s pogodbenimi obveznostmi.</w:t>
      </w:r>
    </w:p>
    <w:p w14:paraId="6CF91284" w14:textId="77777777" w:rsidR="00674D38" w:rsidRPr="001E1AED" w:rsidRDefault="00674D38" w:rsidP="00674D38">
      <w:pPr>
        <w:spacing w:line="260" w:lineRule="exact"/>
        <w:jc w:val="both"/>
        <w:rPr>
          <w:rFonts w:cs="Arial"/>
          <w:b/>
          <w:szCs w:val="20"/>
        </w:rPr>
      </w:pPr>
      <w:bookmarkStart w:id="45" w:name="_Hlk88479643"/>
    </w:p>
    <w:p w14:paraId="2A483E00" w14:textId="77777777" w:rsidR="00674D38" w:rsidRPr="00270CDA" w:rsidRDefault="00674D38" w:rsidP="00674D38">
      <w:pPr>
        <w:spacing w:line="260" w:lineRule="exact"/>
        <w:jc w:val="both"/>
        <w:rPr>
          <w:rFonts w:cs="Arial"/>
          <w:szCs w:val="20"/>
        </w:rPr>
      </w:pPr>
      <w:r w:rsidRPr="00270CDA">
        <w:rPr>
          <w:rFonts w:cs="Arial"/>
          <w:szCs w:val="20"/>
        </w:rPr>
        <w:t xml:space="preserve">V kolikor pogodba zajema tudi storitve, ki niso predmet tega naročila, bo naročnik upošteval samo vrednost storitev, ki so predmet tega naročila. </w:t>
      </w:r>
    </w:p>
    <w:p w14:paraId="0CF34540" w14:textId="77777777" w:rsidR="00745002" w:rsidRPr="0095163F" w:rsidRDefault="00745002" w:rsidP="00674D38">
      <w:pPr>
        <w:spacing w:line="260" w:lineRule="exact"/>
        <w:jc w:val="both"/>
        <w:rPr>
          <w:rFonts w:cs="Arial"/>
          <w:strike/>
          <w:szCs w:val="20"/>
        </w:rPr>
      </w:pPr>
    </w:p>
    <w:p w14:paraId="042C5DD8" w14:textId="1FF87357" w:rsidR="00745002" w:rsidRPr="0095163F" w:rsidRDefault="00745002" w:rsidP="00674D38">
      <w:pPr>
        <w:spacing w:line="260" w:lineRule="exact"/>
        <w:jc w:val="both"/>
        <w:rPr>
          <w:rFonts w:cs="Arial"/>
          <w:szCs w:val="20"/>
        </w:rPr>
      </w:pPr>
      <w:r w:rsidRPr="0095163F">
        <w:rPr>
          <w:rFonts w:cs="Arial"/>
          <w:szCs w:val="20"/>
        </w:rPr>
        <w:t>Naročnik bo kot ustrezno referenco štel tudi storitev na področju upravljanja in vzdrževanja poslovnih objektov, ki še ni zaključena in se še izvaja, ob pogoju, da se ta storitev do dneva objave obvestila o tem naročilu na portalu javnih naročil uspešno izvaja neprekinjeno najmanj dvanajst (12) mesecev.</w:t>
      </w:r>
    </w:p>
    <w:p w14:paraId="261AA39F" w14:textId="77777777" w:rsidR="00674D38" w:rsidRPr="001E1AED" w:rsidRDefault="00674D38" w:rsidP="00674D38">
      <w:pPr>
        <w:spacing w:line="260" w:lineRule="exact"/>
        <w:jc w:val="both"/>
        <w:rPr>
          <w:rFonts w:cs="Arial"/>
          <w:szCs w:val="20"/>
        </w:rPr>
      </w:pPr>
    </w:p>
    <w:p w14:paraId="6703CB7F" w14:textId="77777777" w:rsidR="00674D38" w:rsidRDefault="00674D38" w:rsidP="00674D38">
      <w:pPr>
        <w:spacing w:line="260" w:lineRule="exact"/>
        <w:jc w:val="both"/>
        <w:rPr>
          <w:rFonts w:eastAsia="Calibri" w:cs="Arial"/>
          <w:szCs w:val="20"/>
        </w:rPr>
      </w:pPr>
      <w:r w:rsidRPr="00D1640F">
        <w:rPr>
          <w:rFonts w:eastAsia="Calibri" w:cs="Arial"/>
          <w:szCs w:val="20"/>
        </w:rPr>
        <w:t>Naročnik bo kot ustrezno referenco štel tudi referenco izvedeno na osnovi več različnih pravnih podlag (npr. naročilnica, pogodba</w:t>
      </w:r>
      <w:r>
        <w:rPr>
          <w:rFonts w:eastAsia="Calibri" w:cs="Arial"/>
          <w:szCs w:val="20"/>
        </w:rPr>
        <w:t>)</w:t>
      </w:r>
      <w:r w:rsidRPr="00D1640F">
        <w:rPr>
          <w:rFonts w:eastAsia="Calibri" w:cs="Arial"/>
          <w:szCs w:val="20"/>
        </w:rPr>
        <w:t>.</w:t>
      </w:r>
    </w:p>
    <w:p w14:paraId="17A2C4F2" w14:textId="77777777" w:rsidR="00674D38" w:rsidRDefault="00674D38" w:rsidP="00674D38">
      <w:pPr>
        <w:spacing w:line="260" w:lineRule="exact"/>
        <w:jc w:val="both"/>
        <w:rPr>
          <w:rFonts w:eastAsia="Calibri"/>
        </w:rPr>
      </w:pPr>
    </w:p>
    <w:p w14:paraId="5A6A2A6A" w14:textId="77777777" w:rsidR="00674D38" w:rsidRPr="001E1AED" w:rsidRDefault="00674D38" w:rsidP="00674D38">
      <w:pPr>
        <w:spacing w:line="260" w:lineRule="exact"/>
        <w:jc w:val="both"/>
        <w:rPr>
          <w:rFonts w:eastAsia="Calibri" w:cs="Arial"/>
          <w:szCs w:val="20"/>
        </w:rPr>
      </w:pPr>
      <w:r w:rsidRPr="001E1AED">
        <w:rPr>
          <w:rFonts w:eastAsia="Calibri" w:cs="Arial"/>
          <w:szCs w:val="20"/>
        </w:rPr>
        <w:t>Ponudnik ne more biti referenčni naročnik sam sebi ali svojim podizvajalcem.</w:t>
      </w:r>
    </w:p>
    <w:bookmarkEnd w:id="45"/>
    <w:p w14:paraId="35EA0EAF" w14:textId="77777777" w:rsidR="00674D38" w:rsidRPr="001E1AED" w:rsidRDefault="00674D38" w:rsidP="00674BC0">
      <w:pPr>
        <w:spacing w:line="260" w:lineRule="exact"/>
        <w:rPr>
          <w:rFonts w:cs="Arial"/>
          <w:szCs w:val="20"/>
        </w:rPr>
      </w:pPr>
    </w:p>
    <w:p w14:paraId="6F4211CF" w14:textId="77777777" w:rsidR="00674D38" w:rsidRPr="001E1AED" w:rsidRDefault="00674D38" w:rsidP="00674BC0">
      <w:pPr>
        <w:spacing w:line="260" w:lineRule="exact"/>
        <w:ind w:left="284"/>
        <w:rPr>
          <w:rFonts w:cs="Arial"/>
          <w:b/>
          <w:szCs w:val="20"/>
        </w:rPr>
      </w:pPr>
      <w:r w:rsidRPr="001E1AED">
        <w:rPr>
          <w:rFonts w:cs="Arial"/>
          <w:b/>
          <w:szCs w:val="20"/>
        </w:rPr>
        <w:t>DOKAZILO:</w:t>
      </w:r>
    </w:p>
    <w:p w14:paraId="54B221EB" w14:textId="349918E7" w:rsidR="00674D38" w:rsidRPr="001E1AED" w:rsidRDefault="00674D38" w:rsidP="00674BC0">
      <w:pPr>
        <w:spacing w:line="260" w:lineRule="exact"/>
        <w:ind w:left="284"/>
        <w:rPr>
          <w:rFonts w:cs="Arial"/>
          <w:szCs w:val="20"/>
        </w:rPr>
      </w:pPr>
      <w:r w:rsidRPr="001E1AED">
        <w:rPr>
          <w:rFonts w:cs="Arial"/>
          <w:b/>
          <w:szCs w:val="20"/>
        </w:rPr>
        <w:t xml:space="preserve">Izpolnjen obrazec »ESPD« </w:t>
      </w:r>
      <w:r w:rsidRPr="001E1AED">
        <w:rPr>
          <w:rFonts w:cs="Arial"/>
          <w:szCs w:val="20"/>
        </w:rPr>
        <w:t>(</w:t>
      </w:r>
      <w:r w:rsidRPr="00CE45FF">
        <w:rPr>
          <w:rFonts w:cs="Arial"/>
          <w:szCs w:val="20"/>
        </w:rPr>
        <w:t>del IV: Pogoji za sodelovanje, razdelek C: Tehnična in strokovna sposobnost</w:t>
      </w:r>
      <w:r w:rsidR="00674BC0">
        <w:rPr>
          <w:rFonts w:cs="Arial"/>
          <w:szCs w:val="20"/>
        </w:rPr>
        <w:t xml:space="preserve">: </w:t>
      </w:r>
      <w:r w:rsidRPr="00CE45FF">
        <w:rPr>
          <w:rFonts w:cs="Arial"/>
          <w:szCs w:val="20"/>
        </w:rPr>
        <w:t>Za naročila storitev: izvedba storitev določene vrste</w:t>
      </w:r>
      <w:r w:rsidRPr="001E1AED">
        <w:rPr>
          <w:rFonts w:cs="Arial"/>
          <w:szCs w:val="20"/>
        </w:rPr>
        <w:t>)</w:t>
      </w:r>
      <w:r>
        <w:rPr>
          <w:rFonts w:cs="Arial"/>
          <w:szCs w:val="20"/>
        </w:rPr>
        <w:t xml:space="preserve">, </w:t>
      </w:r>
      <w:r w:rsidRPr="001E1AED">
        <w:rPr>
          <w:rFonts w:cs="Arial"/>
          <w:szCs w:val="20"/>
        </w:rPr>
        <w:t xml:space="preserve">v katerega ponudnik navede podatke, iz katerih izhaja izpolnjevanje </w:t>
      </w:r>
      <w:r w:rsidR="00674BC0">
        <w:rPr>
          <w:rFonts w:cs="Arial"/>
          <w:szCs w:val="20"/>
        </w:rPr>
        <w:t xml:space="preserve">zahtev iz </w:t>
      </w:r>
      <w:r w:rsidRPr="001E1AED">
        <w:rPr>
          <w:rFonts w:cs="Arial"/>
          <w:szCs w:val="20"/>
        </w:rPr>
        <w:t xml:space="preserve">pogoja, in sicer: </w:t>
      </w:r>
    </w:p>
    <w:p w14:paraId="68282D14" w14:textId="63EA2858" w:rsidR="00674D38" w:rsidRPr="00674BC0" w:rsidRDefault="00674D38" w:rsidP="00674BC0">
      <w:pPr>
        <w:pStyle w:val="Odstavekseznama"/>
        <w:numPr>
          <w:ilvl w:val="0"/>
          <w:numId w:val="39"/>
        </w:numPr>
        <w:suppressAutoHyphens/>
        <w:autoSpaceDE w:val="0"/>
        <w:spacing w:line="260" w:lineRule="exact"/>
        <w:ind w:left="709" w:hanging="425"/>
        <w:rPr>
          <w:rFonts w:cs="Arial"/>
          <w:szCs w:val="20"/>
        </w:rPr>
      </w:pPr>
      <w:r w:rsidRPr="00674BC0">
        <w:rPr>
          <w:rFonts w:cs="Arial"/>
          <w:szCs w:val="20"/>
        </w:rPr>
        <w:t>v polje »Opis reference« naziv projekta, naziv referenčnega naročnika in kontaktno osebo za preveritev projekta (ime in priimek osebe, telefonska številka ali elektronski naslov),</w:t>
      </w:r>
    </w:p>
    <w:p w14:paraId="68564A28" w14:textId="7F2CB7C4" w:rsidR="00674D38" w:rsidRPr="00674BC0" w:rsidRDefault="00674D38" w:rsidP="00674BC0">
      <w:pPr>
        <w:pStyle w:val="Odstavekseznama"/>
        <w:numPr>
          <w:ilvl w:val="0"/>
          <w:numId w:val="39"/>
        </w:numPr>
        <w:suppressAutoHyphens/>
        <w:autoSpaceDE w:val="0"/>
        <w:spacing w:line="260" w:lineRule="exact"/>
        <w:ind w:left="284" w:firstLine="0"/>
        <w:rPr>
          <w:rFonts w:cs="Arial"/>
          <w:szCs w:val="20"/>
        </w:rPr>
      </w:pPr>
      <w:r w:rsidRPr="00674BC0">
        <w:rPr>
          <w:rFonts w:cs="Arial"/>
          <w:szCs w:val="20"/>
        </w:rPr>
        <w:t>v polja »Skupaj znesek« in »Točni znesek« vpiše vrednost referenčnega posla,</w:t>
      </w:r>
    </w:p>
    <w:p w14:paraId="5167BDF7" w14:textId="2BDFA1F0" w:rsidR="00674D38" w:rsidRPr="00674BC0" w:rsidRDefault="00674D38" w:rsidP="00674BC0">
      <w:pPr>
        <w:pStyle w:val="Odstavekseznama"/>
        <w:numPr>
          <w:ilvl w:val="0"/>
          <w:numId w:val="39"/>
        </w:numPr>
        <w:suppressAutoHyphens/>
        <w:autoSpaceDE w:val="0"/>
        <w:spacing w:line="260" w:lineRule="exact"/>
        <w:ind w:left="284" w:firstLine="0"/>
        <w:rPr>
          <w:rFonts w:cs="Arial"/>
          <w:szCs w:val="20"/>
        </w:rPr>
      </w:pPr>
      <w:r w:rsidRPr="00674BC0">
        <w:rPr>
          <w:rFonts w:cs="Arial"/>
          <w:szCs w:val="20"/>
        </w:rPr>
        <w:t>v poljih »Valuta« izbere valuto,</w:t>
      </w:r>
    </w:p>
    <w:p w14:paraId="13EF99FB" w14:textId="5A1A9289" w:rsidR="00674D38" w:rsidRPr="00674BC0" w:rsidRDefault="00674D38" w:rsidP="00674BC0">
      <w:pPr>
        <w:pStyle w:val="Odstavekseznama"/>
        <w:numPr>
          <w:ilvl w:val="0"/>
          <w:numId w:val="39"/>
        </w:numPr>
        <w:suppressAutoHyphens/>
        <w:autoSpaceDE w:val="0"/>
        <w:spacing w:line="260" w:lineRule="exact"/>
        <w:ind w:left="709" w:hanging="425"/>
        <w:rPr>
          <w:rFonts w:cs="Arial"/>
          <w:szCs w:val="20"/>
        </w:rPr>
      </w:pPr>
      <w:r w:rsidRPr="00674BC0">
        <w:rPr>
          <w:rFonts w:cs="Arial"/>
          <w:szCs w:val="20"/>
        </w:rPr>
        <w:t>v polje »Aktivnosti gospodarskega subjekta« navede, kako je bil udeležen v referenci (kot</w:t>
      </w:r>
      <w:r w:rsidR="00674BC0">
        <w:rPr>
          <w:rFonts w:cs="Arial"/>
          <w:szCs w:val="20"/>
        </w:rPr>
        <w:t xml:space="preserve"> </w:t>
      </w:r>
      <w:r w:rsidRPr="00674BC0">
        <w:rPr>
          <w:rFonts w:cs="Arial"/>
          <w:szCs w:val="20"/>
        </w:rPr>
        <w:t>glavni izvajalec, podizvajalec, partner v skupni ponudbi),</w:t>
      </w:r>
    </w:p>
    <w:p w14:paraId="69F2DF37" w14:textId="070C5A1C" w:rsidR="00674D38" w:rsidRPr="00674BC0" w:rsidRDefault="00674D38" w:rsidP="00674BC0">
      <w:pPr>
        <w:pStyle w:val="Odstavekseznama"/>
        <w:numPr>
          <w:ilvl w:val="0"/>
          <w:numId w:val="39"/>
        </w:numPr>
        <w:suppressAutoHyphens/>
        <w:autoSpaceDE w:val="0"/>
        <w:spacing w:line="260" w:lineRule="exact"/>
        <w:ind w:left="284" w:firstLine="0"/>
        <w:rPr>
          <w:rFonts w:cs="Arial"/>
          <w:szCs w:val="20"/>
        </w:rPr>
      </w:pPr>
      <w:r w:rsidRPr="00674BC0">
        <w:rPr>
          <w:rFonts w:cs="Arial"/>
          <w:szCs w:val="20"/>
        </w:rPr>
        <w:t>v polju »Začetni datum« navede datum začetka projekta,</w:t>
      </w:r>
    </w:p>
    <w:p w14:paraId="256A2131" w14:textId="3F269015" w:rsidR="00674D38" w:rsidRPr="00674BC0" w:rsidRDefault="00674D38" w:rsidP="00674BC0">
      <w:pPr>
        <w:pStyle w:val="Odstavekseznama"/>
        <w:numPr>
          <w:ilvl w:val="0"/>
          <w:numId w:val="39"/>
        </w:numPr>
        <w:suppressAutoHyphens/>
        <w:autoSpaceDE w:val="0"/>
        <w:spacing w:line="260" w:lineRule="exact"/>
        <w:ind w:left="284" w:firstLine="0"/>
        <w:rPr>
          <w:rFonts w:cs="Arial"/>
          <w:szCs w:val="20"/>
        </w:rPr>
      </w:pPr>
      <w:r w:rsidRPr="00674BC0">
        <w:rPr>
          <w:rFonts w:cs="Arial"/>
          <w:szCs w:val="20"/>
        </w:rPr>
        <w:t>v polju »Končni datum« navede datum zaključka projekta.</w:t>
      </w:r>
    </w:p>
    <w:p w14:paraId="114628D8" w14:textId="77777777" w:rsidR="00674D38" w:rsidRDefault="00674D38" w:rsidP="00674D38">
      <w:pPr>
        <w:spacing w:line="260" w:lineRule="exact"/>
        <w:jc w:val="both"/>
        <w:rPr>
          <w:rFonts w:cs="Arial"/>
          <w:szCs w:val="20"/>
        </w:rPr>
      </w:pPr>
    </w:p>
    <w:p w14:paraId="3A12273D" w14:textId="77777777" w:rsidR="00ED6B66" w:rsidRPr="00742007" w:rsidRDefault="0054646F" w:rsidP="000C6091">
      <w:pPr>
        <w:pStyle w:val="Naslov3"/>
        <w:spacing w:line="260" w:lineRule="exact"/>
        <w:rPr>
          <w:rFonts w:cs="Arial"/>
          <w:szCs w:val="20"/>
        </w:rPr>
      </w:pPr>
      <w:bookmarkStart w:id="46" w:name="_Toc188367087"/>
      <w:bookmarkEnd w:id="43"/>
      <w:r w:rsidRPr="00742007">
        <w:rPr>
          <w:rFonts w:cs="Arial"/>
          <w:szCs w:val="20"/>
        </w:rPr>
        <w:t xml:space="preserve">Kadrovski pogoji oziroma </w:t>
      </w:r>
      <w:r w:rsidR="002A5D07" w:rsidRPr="00742007">
        <w:rPr>
          <w:rFonts w:cs="Arial"/>
          <w:szCs w:val="20"/>
        </w:rPr>
        <w:t>sposobnost</w:t>
      </w:r>
      <w:bookmarkEnd w:id="46"/>
    </w:p>
    <w:p w14:paraId="6578337D" w14:textId="2B707152" w:rsidR="00ED6B66" w:rsidRDefault="00ED6B66" w:rsidP="000C6091">
      <w:pPr>
        <w:spacing w:line="260" w:lineRule="exact"/>
        <w:jc w:val="both"/>
        <w:rPr>
          <w:rFonts w:eastAsia="Times New Roman" w:cs="Arial"/>
          <w:szCs w:val="20"/>
        </w:rPr>
      </w:pPr>
    </w:p>
    <w:p w14:paraId="1164CE41" w14:textId="722C89D2" w:rsidR="001558E5" w:rsidRPr="001558E5" w:rsidRDefault="001558E5" w:rsidP="001558E5">
      <w:pPr>
        <w:suppressAutoHyphens/>
        <w:spacing w:line="260" w:lineRule="exact"/>
        <w:jc w:val="both"/>
        <w:rPr>
          <w:rFonts w:cs="Arial"/>
          <w:strike/>
          <w:szCs w:val="20"/>
        </w:rPr>
      </w:pPr>
      <w:r w:rsidRPr="001558E5">
        <w:rPr>
          <w:rFonts w:eastAsia="Calibri" w:cs="Arial"/>
          <w:szCs w:val="20"/>
        </w:rPr>
        <w:t xml:space="preserve">Ponudnik mora imeti ves čas izvajanja tega naročila najmanj 2 (dva) kadra – hišnik (vzdrževalec), ki </w:t>
      </w:r>
      <w:r>
        <w:rPr>
          <w:rFonts w:eastAsia="Calibri" w:cs="Arial"/>
          <w:szCs w:val="20"/>
        </w:rPr>
        <w:t xml:space="preserve">morata imeti najmanj </w:t>
      </w:r>
      <w:r w:rsidR="00A15219">
        <w:rPr>
          <w:rFonts w:eastAsia="Calibri" w:cs="Arial"/>
          <w:szCs w:val="20"/>
        </w:rPr>
        <w:t>2</w:t>
      </w:r>
      <w:r>
        <w:rPr>
          <w:rFonts w:eastAsia="Calibri" w:cs="Arial"/>
          <w:szCs w:val="20"/>
        </w:rPr>
        <w:t xml:space="preserve"> (</w:t>
      </w:r>
      <w:r w:rsidR="00A15219">
        <w:rPr>
          <w:rFonts w:eastAsia="Calibri" w:cs="Arial"/>
          <w:szCs w:val="20"/>
        </w:rPr>
        <w:t>dve</w:t>
      </w:r>
      <w:r>
        <w:rPr>
          <w:rFonts w:eastAsia="Calibri" w:cs="Arial"/>
          <w:szCs w:val="20"/>
        </w:rPr>
        <w:t>) let</w:t>
      </w:r>
      <w:r w:rsidR="00A15219">
        <w:rPr>
          <w:rFonts w:eastAsia="Calibri" w:cs="Arial"/>
          <w:szCs w:val="20"/>
        </w:rPr>
        <w:t>i</w:t>
      </w:r>
      <w:r>
        <w:rPr>
          <w:rFonts w:eastAsia="Calibri" w:cs="Arial"/>
          <w:szCs w:val="20"/>
        </w:rPr>
        <w:t xml:space="preserve"> delovnih izkušenj na področju opravljanja hišniško vzdrževalnih del, kar dokazujeta s pogodbami o zaposlitvi oziroma z drugimi pisnimi dogovori (avtorska pogodba, </w:t>
      </w:r>
      <w:proofErr w:type="spellStart"/>
      <w:r>
        <w:rPr>
          <w:rFonts w:eastAsia="Calibri" w:cs="Arial"/>
          <w:szCs w:val="20"/>
        </w:rPr>
        <w:t>podjemna</w:t>
      </w:r>
      <w:proofErr w:type="spellEnd"/>
      <w:r>
        <w:rPr>
          <w:rFonts w:eastAsia="Calibri" w:cs="Arial"/>
          <w:szCs w:val="20"/>
        </w:rPr>
        <w:t xml:space="preserve"> pogodba, </w:t>
      </w:r>
      <w:proofErr w:type="spellStart"/>
      <w:r>
        <w:rPr>
          <w:rFonts w:eastAsia="Calibri" w:cs="Arial"/>
          <w:szCs w:val="20"/>
        </w:rPr>
        <w:t>ipd</w:t>
      </w:r>
      <w:proofErr w:type="spellEnd"/>
      <w:r>
        <w:rPr>
          <w:rFonts w:eastAsia="Calibri" w:cs="Arial"/>
          <w:szCs w:val="20"/>
        </w:rPr>
        <w:t>).</w:t>
      </w:r>
    </w:p>
    <w:p w14:paraId="2BA259FD" w14:textId="77777777" w:rsidR="001558E5" w:rsidRDefault="001558E5" w:rsidP="001558E5">
      <w:pPr>
        <w:pStyle w:val="Odstavekseznama"/>
        <w:suppressAutoHyphens/>
        <w:spacing w:line="260" w:lineRule="exact"/>
        <w:ind w:left="0"/>
        <w:jc w:val="both"/>
        <w:rPr>
          <w:rFonts w:eastAsia="Times New Roman" w:cs="Arial"/>
          <w:b/>
          <w:szCs w:val="20"/>
        </w:rPr>
      </w:pPr>
    </w:p>
    <w:p w14:paraId="7419511C" w14:textId="77777777" w:rsidR="001558E5" w:rsidRPr="00076620" w:rsidRDefault="001558E5" w:rsidP="001558E5">
      <w:pPr>
        <w:spacing w:line="260" w:lineRule="exact"/>
        <w:jc w:val="both"/>
        <w:rPr>
          <w:rFonts w:cs="Arial"/>
          <w:bCs/>
          <w:szCs w:val="20"/>
        </w:rPr>
      </w:pPr>
      <w:r w:rsidRPr="00076620">
        <w:rPr>
          <w:rFonts w:cs="Arial"/>
          <w:bCs/>
          <w:szCs w:val="20"/>
        </w:rPr>
        <w:t>Šteje se, da je zahteva po delovnih izkušnjah izpolnjena tudi z opravljanjem hišniško-vzdrževalnih storitev na način, da je kader opravljal predmetne storitve prekinjeno ali po različnih pravnih podlagah, vendar mora biti v seštevku izpolnjena naročnikova zahteva po delovnih izkušnjah.</w:t>
      </w:r>
    </w:p>
    <w:p w14:paraId="0A49A0E0" w14:textId="77777777" w:rsidR="001558E5" w:rsidRPr="00076620" w:rsidRDefault="001558E5" w:rsidP="001558E5">
      <w:pPr>
        <w:spacing w:line="260" w:lineRule="exact"/>
        <w:jc w:val="both"/>
        <w:rPr>
          <w:rFonts w:cs="Arial"/>
          <w:bCs/>
          <w:szCs w:val="20"/>
        </w:rPr>
      </w:pPr>
    </w:p>
    <w:p w14:paraId="45AD7509" w14:textId="77777777" w:rsidR="001558E5" w:rsidRPr="00076620" w:rsidRDefault="001558E5" w:rsidP="001558E5">
      <w:pPr>
        <w:spacing w:line="260" w:lineRule="exact"/>
        <w:jc w:val="both"/>
        <w:rPr>
          <w:rFonts w:cs="Arial"/>
          <w:bCs/>
          <w:szCs w:val="20"/>
          <w:highlight w:val="yellow"/>
        </w:rPr>
      </w:pPr>
      <w:r w:rsidRPr="00076620">
        <w:rPr>
          <w:rFonts w:cs="Arial"/>
          <w:bCs/>
          <w:szCs w:val="20"/>
        </w:rPr>
        <w:t>Ponudnik ali nominiran podizvajalec ne more biti hkrati referenčni naročnik, ki potrjuje delovne izkušnje prijavljenega kadra. Referenčni naročnik ni delodajalec, temveč gospodarski subjekt, za katerega je prijavljen kader dejansko opravil storitev.</w:t>
      </w:r>
    </w:p>
    <w:p w14:paraId="2A6FB4EF" w14:textId="77777777" w:rsidR="001558E5" w:rsidRPr="007D6422" w:rsidRDefault="001558E5" w:rsidP="001558E5">
      <w:pPr>
        <w:spacing w:line="260" w:lineRule="exact"/>
        <w:jc w:val="both"/>
        <w:rPr>
          <w:rFonts w:cs="Arial"/>
          <w:b/>
          <w:szCs w:val="20"/>
          <w:highlight w:val="yellow"/>
        </w:rPr>
      </w:pPr>
    </w:p>
    <w:p w14:paraId="1A7D066C" w14:textId="77777777" w:rsidR="001558E5" w:rsidRPr="007D6422" w:rsidRDefault="001558E5" w:rsidP="001558E5">
      <w:pPr>
        <w:spacing w:line="260" w:lineRule="exact"/>
        <w:ind w:left="284"/>
        <w:jc w:val="both"/>
        <w:rPr>
          <w:rFonts w:cs="Arial"/>
          <w:b/>
          <w:color w:val="FF0000"/>
          <w:szCs w:val="20"/>
        </w:rPr>
      </w:pPr>
      <w:r w:rsidRPr="007D6422">
        <w:rPr>
          <w:rFonts w:cs="Arial"/>
          <w:b/>
          <w:szCs w:val="20"/>
        </w:rPr>
        <w:t xml:space="preserve">DOKAZILA: </w:t>
      </w:r>
    </w:p>
    <w:p w14:paraId="496C2FA8" w14:textId="77777777" w:rsidR="001558E5" w:rsidRPr="007D6422" w:rsidRDefault="001558E5" w:rsidP="001558E5">
      <w:pPr>
        <w:spacing w:line="260" w:lineRule="exact"/>
        <w:ind w:left="284"/>
        <w:jc w:val="both"/>
        <w:rPr>
          <w:rFonts w:eastAsia="Times New Roman" w:cs="Arial"/>
          <w:szCs w:val="20"/>
        </w:rPr>
      </w:pPr>
      <w:r w:rsidRPr="009D3165">
        <w:rPr>
          <w:rFonts w:cs="Arial"/>
          <w:b/>
          <w:szCs w:val="20"/>
        </w:rPr>
        <w:t xml:space="preserve">Izpolnjen obrazec »ESPD« </w:t>
      </w:r>
      <w:r w:rsidRPr="009D3165">
        <w:rPr>
          <w:rFonts w:eastAsia="Times New Roman" w:cs="Arial"/>
          <w:iCs/>
          <w:szCs w:val="20"/>
        </w:rPr>
        <w:t xml:space="preserve">(del IV: Pogoji za sodelovanje, C: Tehnična in strokovna sposobnost, </w:t>
      </w:r>
      <w:r w:rsidRPr="009D3165">
        <w:rPr>
          <w:rFonts w:eastAsia="Times New Roman" w:cs="Arial"/>
          <w:i/>
          <w:szCs w:val="20"/>
        </w:rPr>
        <w:t>Izobrazba in strokovna usposobljenost</w:t>
      </w:r>
      <w:r w:rsidRPr="009D3165">
        <w:rPr>
          <w:rFonts w:eastAsia="Times New Roman" w:cs="Arial"/>
          <w:iCs/>
          <w:szCs w:val="20"/>
        </w:rPr>
        <w:t>)</w:t>
      </w:r>
      <w:r w:rsidRPr="00F83585">
        <w:rPr>
          <w:rFonts w:eastAsia="Times New Roman" w:cs="Arial"/>
          <w:iCs/>
          <w:szCs w:val="20"/>
        </w:rPr>
        <w:t>.</w:t>
      </w:r>
      <w:r w:rsidRPr="009D3165">
        <w:rPr>
          <w:rFonts w:eastAsia="Times New Roman" w:cs="Arial"/>
          <w:iCs/>
          <w:szCs w:val="20"/>
        </w:rPr>
        <w:t xml:space="preserve"> </w:t>
      </w:r>
      <w:r w:rsidRPr="007D6422">
        <w:rPr>
          <w:rFonts w:eastAsia="Times New Roman" w:cs="Arial"/>
          <w:szCs w:val="20"/>
        </w:rPr>
        <w:t xml:space="preserve">Gospodarski subjekt v obrazec ESPD navede podatke, iz katerih izhaja izpolnjevanje zahtev iz pogoja, in sicer: </w:t>
      </w:r>
    </w:p>
    <w:p w14:paraId="566D1260" w14:textId="74EB446F" w:rsidR="001558E5" w:rsidRPr="001558E5" w:rsidRDefault="001558E5" w:rsidP="001558E5">
      <w:pPr>
        <w:pStyle w:val="Odstavekseznama"/>
        <w:numPr>
          <w:ilvl w:val="0"/>
          <w:numId w:val="42"/>
        </w:numPr>
        <w:spacing w:line="260" w:lineRule="exact"/>
        <w:ind w:left="567" w:hanging="283"/>
        <w:jc w:val="both"/>
        <w:rPr>
          <w:rFonts w:eastAsia="Times New Roman" w:cs="Arial"/>
          <w:szCs w:val="20"/>
        </w:rPr>
      </w:pPr>
      <w:r w:rsidRPr="001558E5">
        <w:rPr>
          <w:rFonts w:eastAsia="Times New Roman" w:cs="Arial"/>
          <w:szCs w:val="20"/>
        </w:rPr>
        <w:t>v polja »Ime« in »Priimek« navede ime in priimek kadra,</w:t>
      </w:r>
    </w:p>
    <w:p w14:paraId="3166DE9E" w14:textId="2DEC4BEC" w:rsidR="001558E5" w:rsidRPr="001558E5" w:rsidRDefault="001558E5" w:rsidP="001558E5">
      <w:pPr>
        <w:pStyle w:val="Odstavekseznama"/>
        <w:numPr>
          <w:ilvl w:val="0"/>
          <w:numId w:val="42"/>
        </w:numPr>
        <w:spacing w:line="260" w:lineRule="exact"/>
        <w:ind w:left="567" w:hanging="283"/>
        <w:jc w:val="both"/>
        <w:rPr>
          <w:rFonts w:eastAsia="Times New Roman" w:cs="Arial"/>
          <w:szCs w:val="20"/>
        </w:rPr>
      </w:pPr>
      <w:r w:rsidRPr="001558E5">
        <w:rPr>
          <w:rFonts w:eastAsia="Times New Roman" w:cs="Arial"/>
          <w:szCs w:val="20"/>
        </w:rPr>
        <w:t>v polje »Opišite izobrazbeno ali poklicno kvalifikacijo« navede referenčnega naročnika, število let delovnih izkušenj z opravljanjem hišniško vzdrževalnih del pri navedenem referenčnem naročniku, podlaga za izvedbo del (</w:t>
      </w:r>
      <w:r w:rsidRPr="001558E5">
        <w:rPr>
          <w:rFonts w:cs="Arial"/>
          <w:szCs w:val="20"/>
        </w:rPr>
        <w:t>št. pogodbe, naročilnice, dogovora ali druga podlaga), datum sklenitve podlage za izvedbo del in kratek opis storitev</w:t>
      </w:r>
      <w:r w:rsidRPr="001558E5">
        <w:rPr>
          <w:rFonts w:eastAsia="Times New Roman" w:cs="Arial"/>
          <w:szCs w:val="20"/>
        </w:rPr>
        <w:t>,</w:t>
      </w:r>
    </w:p>
    <w:p w14:paraId="527722E6" w14:textId="5A254BC6" w:rsidR="001558E5" w:rsidRPr="001558E5" w:rsidRDefault="001558E5" w:rsidP="001558E5">
      <w:pPr>
        <w:pStyle w:val="Odstavekseznama"/>
        <w:numPr>
          <w:ilvl w:val="0"/>
          <w:numId w:val="42"/>
        </w:numPr>
        <w:spacing w:line="260" w:lineRule="exact"/>
        <w:ind w:left="567" w:hanging="283"/>
        <w:jc w:val="both"/>
        <w:rPr>
          <w:rFonts w:eastAsia="Times New Roman" w:cs="Arial"/>
          <w:szCs w:val="20"/>
        </w:rPr>
      </w:pPr>
      <w:r w:rsidRPr="001558E5">
        <w:rPr>
          <w:rFonts w:eastAsia="Times New Roman" w:cs="Arial"/>
          <w:szCs w:val="20"/>
        </w:rPr>
        <w:t>v polje »Organ za izdajo kvalifikacij« navede osebo referenčnega naročnika, telefonsko številko in elektronski naslov.</w:t>
      </w:r>
    </w:p>
    <w:p w14:paraId="3F82A0AE" w14:textId="77777777" w:rsidR="001558E5" w:rsidRDefault="001558E5" w:rsidP="001558E5">
      <w:pPr>
        <w:spacing w:line="260" w:lineRule="exact"/>
        <w:jc w:val="both"/>
        <w:rPr>
          <w:rFonts w:cs="Arial"/>
          <w:szCs w:val="20"/>
        </w:rPr>
      </w:pPr>
    </w:p>
    <w:p w14:paraId="115B05DC" w14:textId="77777777" w:rsidR="001558E5" w:rsidRDefault="001558E5" w:rsidP="001558E5">
      <w:pPr>
        <w:spacing w:line="260" w:lineRule="exact"/>
        <w:jc w:val="both"/>
        <w:rPr>
          <w:rFonts w:cs="Arial"/>
          <w:szCs w:val="20"/>
        </w:rPr>
      </w:pPr>
      <w:r w:rsidRPr="009D3165">
        <w:rPr>
          <w:rFonts w:cs="Arial"/>
          <w:szCs w:val="20"/>
        </w:rPr>
        <w:lastRenderedPageBreak/>
        <w:t xml:space="preserve">V primeru, da je kader opravljal </w:t>
      </w:r>
      <w:r>
        <w:rPr>
          <w:rFonts w:cs="Arial"/>
          <w:szCs w:val="20"/>
        </w:rPr>
        <w:t>hišniško vzdrževalna dela</w:t>
      </w:r>
      <w:r w:rsidRPr="009D3165">
        <w:rPr>
          <w:rFonts w:cs="Arial"/>
          <w:szCs w:val="20"/>
        </w:rPr>
        <w:t xml:space="preserve"> prekinjeno ali po različnih pravnih podlagah,</w:t>
      </w:r>
      <w:r>
        <w:rPr>
          <w:rFonts w:cs="Arial"/>
          <w:szCs w:val="20"/>
        </w:rPr>
        <w:t xml:space="preserve"> v ESPD vpiše kader</w:t>
      </w:r>
      <w:r w:rsidRPr="009D3165">
        <w:rPr>
          <w:rFonts w:cs="Arial"/>
          <w:szCs w:val="20"/>
        </w:rPr>
        <w:t xml:space="preserve"> tolikokrat, kot je pravnih podlag (pogodbe, naročilnice, dogovor ali druge podlage), da izpolni naročnikovo zahtevo po delovnih izkušnjah.</w:t>
      </w:r>
    </w:p>
    <w:p w14:paraId="061BE494" w14:textId="77777777" w:rsidR="001558E5" w:rsidRDefault="001558E5" w:rsidP="001558E5">
      <w:pPr>
        <w:pStyle w:val="Odstavekseznama"/>
        <w:suppressAutoHyphens/>
        <w:spacing w:line="260" w:lineRule="exact"/>
        <w:ind w:left="0"/>
        <w:jc w:val="both"/>
        <w:rPr>
          <w:rFonts w:eastAsia="Times New Roman" w:cs="Arial"/>
          <w:b/>
          <w:szCs w:val="20"/>
        </w:rPr>
      </w:pPr>
    </w:p>
    <w:p w14:paraId="109A3762" w14:textId="00120CC5" w:rsidR="000D7AA4" w:rsidRDefault="000D7AA4" w:rsidP="001558E5">
      <w:pPr>
        <w:spacing w:line="260" w:lineRule="exact"/>
        <w:jc w:val="both"/>
        <w:rPr>
          <w:rFonts w:cs="Arial"/>
          <w:szCs w:val="20"/>
        </w:rPr>
      </w:pPr>
    </w:p>
    <w:p w14:paraId="3F81B660" w14:textId="77777777" w:rsidR="00072736" w:rsidRPr="00764424" w:rsidRDefault="00072736" w:rsidP="000C6091">
      <w:pPr>
        <w:pStyle w:val="Naslov1"/>
        <w:numPr>
          <w:ilvl w:val="0"/>
          <w:numId w:val="15"/>
        </w:numPr>
        <w:spacing w:line="260" w:lineRule="exact"/>
        <w:rPr>
          <w:rFonts w:cs="Arial"/>
          <w:sz w:val="20"/>
          <w:szCs w:val="20"/>
        </w:rPr>
      </w:pPr>
      <w:bookmarkStart w:id="47" w:name="_Toc526938436"/>
      <w:bookmarkStart w:id="48" w:name="_Toc188367088"/>
      <w:r w:rsidRPr="00764424">
        <w:rPr>
          <w:rFonts w:cs="Arial"/>
          <w:sz w:val="20"/>
          <w:szCs w:val="20"/>
        </w:rPr>
        <w:t>merila</w:t>
      </w:r>
      <w:bookmarkEnd w:id="47"/>
      <w:bookmarkEnd w:id="48"/>
    </w:p>
    <w:p w14:paraId="0F483D4F" w14:textId="77777777" w:rsidR="00072736" w:rsidRPr="00AA7241" w:rsidRDefault="00072736" w:rsidP="008B5DA0">
      <w:pPr>
        <w:spacing w:line="260" w:lineRule="exact"/>
        <w:rPr>
          <w:rFonts w:cs="Arial"/>
          <w:szCs w:val="20"/>
        </w:rPr>
      </w:pPr>
    </w:p>
    <w:p w14:paraId="55CB1393" w14:textId="486C4911" w:rsidR="008B5DA0" w:rsidRPr="00F76497" w:rsidRDefault="008B5DA0" w:rsidP="008B5DA0">
      <w:pPr>
        <w:tabs>
          <w:tab w:val="left" w:pos="4680"/>
        </w:tabs>
        <w:spacing w:line="260" w:lineRule="exact"/>
        <w:jc w:val="both"/>
        <w:rPr>
          <w:rFonts w:cs="Arial"/>
          <w:szCs w:val="20"/>
        </w:rPr>
      </w:pPr>
      <w:r w:rsidRPr="007934A4">
        <w:rPr>
          <w:rFonts w:cs="Arial"/>
          <w:szCs w:val="20"/>
        </w:rPr>
        <w:t xml:space="preserve">Merilo je ekonomsko najugodnejša ponudba, ki z upoštevanjem cene in meril, ki se nanašajo na kakovost ter socialne vidike, predstavlja najboljše razmerje med ceno in kakovostjo. Merilo za izbor najugodnejšega ponudnika se, ob izpolnjevanju vseh pogojev iz </w:t>
      </w:r>
      <w:r w:rsidRPr="00F123EE">
        <w:rPr>
          <w:rFonts w:cs="Arial"/>
          <w:szCs w:val="20"/>
        </w:rPr>
        <w:t>dokumentacij</w:t>
      </w:r>
      <w:r>
        <w:rPr>
          <w:rFonts w:cs="Arial"/>
          <w:szCs w:val="20"/>
        </w:rPr>
        <w:t>e</w:t>
      </w:r>
      <w:r w:rsidRPr="00F123EE">
        <w:rPr>
          <w:rFonts w:cs="Arial"/>
          <w:szCs w:val="20"/>
        </w:rPr>
        <w:t xml:space="preserve"> v zvezi z oddajo javnega naročila</w:t>
      </w:r>
      <w:r w:rsidRPr="007934A4">
        <w:rPr>
          <w:rFonts w:cs="Arial"/>
          <w:szCs w:val="20"/>
        </w:rPr>
        <w:t>, izračuna po formuli</w:t>
      </w:r>
      <w:r>
        <w:rPr>
          <w:rFonts w:cs="Arial"/>
          <w:szCs w:val="20"/>
        </w:rPr>
        <w:t xml:space="preserve">, navedeni spodaj. </w:t>
      </w:r>
    </w:p>
    <w:p w14:paraId="6ABADA39" w14:textId="77777777" w:rsidR="008B5DA0" w:rsidRPr="00D87669" w:rsidRDefault="008B5DA0" w:rsidP="008B5DA0">
      <w:pPr>
        <w:tabs>
          <w:tab w:val="left" w:pos="4680"/>
        </w:tabs>
        <w:spacing w:line="260" w:lineRule="exact"/>
        <w:jc w:val="both"/>
        <w:rPr>
          <w:rFonts w:cs="Arial"/>
          <w:szCs w:val="20"/>
        </w:rPr>
      </w:pPr>
    </w:p>
    <w:p w14:paraId="1D52A529" w14:textId="77777777" w:rsidR="008B5DA0" w:rsidRPr="00D87669" w:rsidRDefault="008B5DA0" w:rsidP="008B5DA0">
      <w:pPr>
        <w:rPr>
          <w:rFonts w:cs="Arial"/>
          <w:color w:val="000000"/>
          <w:szCs w:val="20"/>
        </w:rPr>
      </w:pPr>
      <w:r w:rsidRPr="00D87669">
        <w:rPr>
          <w:rFonts w:cs="Arial"/>
          <w:b/>
          <w:bCs/>
          <w:noProof/>
          <w:color w:val="000000"/>
          <w:szCs w:val="20"/>
        </w:rPr>
        <w:drawing>
          <wp:inline distT="0" distB="0" distL="0" distR="0" wp14:anchorId="00504BB8" wp14:editId="23757B35">
            <wp:extent cx="1828800" cy="3632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363220"/>
                    </a:xfrm>
                    <a:prstGeom prst="rect">
                      <a:avLst/>
                    </a:prstGeom>
                    <a:noFill/>
                    <a:ln>
                      <a:noFill/>
                    </a:ln>
                  </pic:spPr>
                </pic:pic>
              </a:graphicData>
            </a:graphic>
          </wp:inline>
        </w:drawing>
      </w:r>
    </w:p>
    <w:p w14:paraId="0696D151" w14:textId="77777777" w:rsidR="008B5DA0" w:rsidRPr="008B5DA0" w:rsidRDefault="008B5DA0" w:rsidP="008B5DA0">
      <w:pPr>
        <w:spacing w:line="260" w:lineRule="exact"/>
        <w:rPr>
          <w:rFonts w:cs="Arial"/>
          <w:color w:val="000000"/>
          <w:szCs w:val="20"/>
        </w:rPr>
      </w:pPr>
      <w:r w:rsidRPr="00D87669">
        <w:rPr>
          <w:rFonts w:cs="Arial"/>
          <w:color w:val="000000"/>
          <w:szCs w:val="20"/>
        </w:rPr>
        <w:t> </w:t>
      </w:r>
    </w:p>
    <w:p w14:paraId="62E8C579" w14:textId="77777777" w:rsidR="008B5DA0" w:rsidRPr="008B5DA0" w:rsidRDefault="008B5DA0" w:rsidP="008B5DA0">
      <w:pPr>
        <w:spacing w:line="260" w:lineRule="exact"/>
        <w:rPr>
          <w:rFonts w:cs="Arial"/>
          <w:color w:val="000000"/>
          <w:szCs w:val="20"/>
        </w:rPr>
      </w:pPr>
      <w:r w:rsidRPr="008B5DA0">
        <w:rPr>
          <w:rFonts w:cs="Arial"/>
          <w:color w:val="000000"/>
          <w:szCs w:val="20"/>
        </w:rPr>
        <w:t>pri čemer oznake v formuli pomenijo:</w:t>
      </w:r>
    </w:p>
    <w:p w14:paraId="16ECA3E0" w14:textId="77777777" w:rsidR="008B5DA0" w:rsidRPr="008B5DA0" w:rsidRDefault="008B5DA0" w:rsidP="008B5DA0">
      <w:pPr>
        <w:spacing w:line="260" w:lineRule="exact"/>
        <w:rPr>
          <w:rFonts w:cs="Arial"/>
          <w:color w:val="000000"/>
          <w:szCs w:val="20"/>
        </w:rPr>
      </w:pPr>
      <w:r w:rsidRPr="008B5DA0">
        <w:rPr>
          <w:rFonts w:cs="Arial"/>
          <w:color w:val="000000"/>
          <w:szCs w:val="20"/>
        </w:rPr>
        <w:t> </w:t>
      </w: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8B5DA0" w:rsidRPr="008B5DA0" w14:paraId="2ABFDA0A" w14:textId="77777777" w:rsidTr="00811B9C">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797F4" w14:textId="77777777" w:rsidR="008B5DA0" w:rsidRPr="008B5DA0" w:rsidRDefault="008B5DA0" w:rsidP="00811B9C">
            <w:pPr>
              <w:jc w:val="center"/>
              <w:rPr>
                <w:rFonts w:cs="Arial"/>
                <w:szCs w:val="20"/>
              </w:rPr>
            </w:pPr>
            <w:r w:rsidRPr="008B5DA0">
              <w:rPr>
                <w:rFonts w:cs="Arial"/>
                <w:b/>
                <w:bCs/>
                <w:szCs w:val="20"/>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D1B5F" w14:textId="77777777" w:rsidR="008B5DA0" w:rsidRPr="008B5DA0" w:rsidRDefault="008B5DA0" w:rsidP="00811B9C">
            <w:pPr>
              <w:rPr>
                <w:rFonts w:cs="Arial"/>
                <w:szCs w:val="20"/>
              </w:rPr>
            </w:pPr>
            <w:r w:rsidRPr="008B5DA0">
              <w:rPr>
                <w:rFonts w:cs="Arial"/>
                <w:szCs w:val="20"/>
              </w:rPr>
              <w:t>Skupna ponudbena vrednost z DDV</w:t>
            </w:r>
          </w:p>
        </w:tc>
      </w:tr>
      <w:tr w:rsidR="008B5DA0" w:rsidRPr="008B5DA0" w14:paraId="67709D0C" w14:textId="77777777" w:rsidTr="00811B9C">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1D1C72E6" w14:textId="77777777" w:rsidR="008B5DA0" w:rsidRPr="008B5DA0" w:rsidRDefault="008B5DA0" w:rsidP="00811B9C">
            <w:pPr>
              <w:jc w:val="center"/>
              <w:rPr>
                <w:rFonts w:cs="Arial"/>
                <w:szCs w:val="20"/>
              </w:rPr>
            </w:pPr>
            <w:r w:rsidRPr="008B5DA0">
              <w:rPr>
                <w:rFonts w:cs="Arial"/>
                <w:szCs w:val="20"/>
              </w:rPr>
              <w:t> </w:t>
            </w:r>
          </w:p>
        </w:tc>
      </w:tr>
      <w:tr w:rsidR="008B5DA0" w:rsidRPr="008B5DA0" w14:paraId="79EBFFE8" w14:textId="77777777" w:rsidTr="00811B9C">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5B7BD" w14:textId="77777777" w:rsidR="008B5DA0" w:rsidRPr="008B5DA0" w:rsidRDefault="008B5DA0" w:rsidP="00811B9C">
            <w:pPr>
              <w:jc w:val="center"/>
              <w:rPr>
                <w:rFonts w:cs="Arial"/>
                <w:szCs w:val="20"/>
              </w:rPr>
            </w:pPr>
            <w:r w:rsidRPr="008B5DA0">
              <w:rPr>
                <w:rFonts w:cs="Arial"/>
                <w:b/>
                <w:bCs/>
                <w:color w:val="000000"/>
                <w:szCs w:val="20"/>
              </w:rPr>
              <w:t> </w:t>
            </w:r>
          </w:p>
          <w:p w14:paraId="1BA6BA75" w14:textId="77777777" w:rsidR="008B5DA0" w:rsidRPr="008B5DA0" w:rsidRDefault="008B5DA0" w:rsidP="00811B9C">
            <w:pPr>
              <w:jc w:val="center"/>
              <w:rPr>
                <w:rFonts w:cs="Arial"/>
                <w:szCs w:val="20"/>
              </w:rPr>
            </w:pPr>
            <w:r w:rsidRPr="008B5DA0">
              <w:rPr>
                <w:rFonts w:cs="Arial"/>
                <w:b/>
                <w:bCs/>
                <w:color w:val="000000"/>
                <w:szCs w:val="20"/>
              </w:rPr>
              <w:t> </w:t>
            </w:r>
          </w:p>
          <w:p w14:paraId="664BEA73" w14:textId="77777777" w:rsidR="008B5DA0" w:rsidRPr="008B5DA0" w:rsidRDefault="008B5DA0" w:rsidP="00811B9C">
            <w:pPr>
              <w:jc w:val="center"/>
              <w:rPr>
                <w:rFonts w:cs="Arial"/>
                <w:szCs w:val="20"/>
              </w:rPr>
            </w:pPr>
            <w:r w:rsidRPr="008B5DA0">
              <w:rPr>
                <w:rFonts w:cs="Arial"/>
                <w:b/>
                <w:bCs/>
                <w:color w:val="000000"/>
                <w:szCs w:val="20"/>
              </w:rPr>
              <w:t> </w:t>
            </w:r>
          </w:p>
          <w:p w14:paraId="096E36B7" w14:textId="77777777" w:rsidR="008B5DA0" w:rsidRPr="008B5DA0" w:rsidRDefault="008B5DA0" w:rsidP="00811B9C">
            <w:pPr>
              <w:jc w:val="center"/>
              <w:rPr>
                <w:rFonts w:cs="Arial"/>
                <w:szCs w:val="20"/>
              </w:rPr>
            </w:pPr>
            <w:r w:rsidRPr="008B5DA0">
              <w:rPr>
                <w:rFonts w:cs="Arial"/>
                <w:b/>
                <w:bCs/>
                <w:color w:val="000000"/>
                <w:szCs w:val="20"/>
              </w:rPr>
              <w:t>Mer</w:t>
            </w:r>
            <w:r w:rsidRPr="008B5DA0">
              <w:rPr>
                <w:rFonts w:cs="Arial"/>
                <w:b/>
                <w:bCs/>
                <w:color w:val="000000"/>
                <w:szCs w:val="20"/>
                <w:vertAlign w:val="subscript"/>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35C466" w14:textId="77777777" w:rsidR="008B5DA0" w:rsidRPr="008B5DA0" w:rsidRDefault="008B5DA0" w:rsidP="00811B9C">
            <w:pPr>
              <w:rPr>
                <w:rFonts w:cs="Arial"/>
                <w:szCs w:val="20"/>
              </w:rPr>
            </w:pPr>
            <w:r w:rsidRPr="008B5DA0">
              <w:rPr>
                <w:rFonts w:cs="Arial"/>
                <w:color w:val="000000"/>
                <w:szCs w:val="20"/>
              </w:rPr>
              <w:t>»</w:t>
            </w:r>
            <w:r w:rsidRPr="008B5DA0">
              <w:rPr>
                <w:rFonts w:cs="Arial"/>
                <w:szCs w:val="20"/>
              </w:rPr>
              <w:t>Delež zaposlenih mladih«</w:t>
            </w:r>
          </w:p>
          <w:p w14:paraId="7DBC668D" w14:textId="77777777" w:rsidR="008B5DA0" w:rsidRPr="008B5DA0" w:rsidRDefault="008B5DA0" w:rsidP="00811B9C">
            <w:pPr>
              <w:rPr>
                <w:rFonts w:cs="Arial"/>
                <w:szCs w:val="20"/>
              </w:rPr>
            </w:pPr>
            <w:r w:rsidRPr="008B5DA0">
              <w:rPr>
                <w:rFonts w:cs="Arial"/>
                <w:szCs w:val="20"/>
              </w:rPr>
              <w:t> </w:t>
            </w:r>
          </w:p>
          <w:p w14:paraId="3FB725D6" w14:textId="77777777" w:rsidR="008B5DA0" w:rsidRPr="008B5DA0" w:rsidRDefault="008B5DA0" w:rsidP="00811B9C">
            <w:pPr>
              <w:rPr>
                <w:rFonts w:cs="Arial"/>
                <w:szCs w:val="20"/>
              </w:rPr>
            </w:pPr>
            <w:r w:rsidRPr="008B5DA0">
              <w:rPr>
                <w:rFonts w:cs="Arial"/>
                <w:color w:val="000000"/>
                <w:szCs w:val="20"/>
              </w:rPr>
              <w:t>Ponudnik, ki ima na dan objave predmetnega naročila na Portalu javnih naročil med vsemi zaposlenimi zaposlenih določen odstotek mladih (</w:t>
            </w:r>
            <w:r w:rsidRPr="008B5DA0">
              <w:rPr>
                <w:rFonts w:cs="Arial"/>
                <w:szCs w:val="20"/>
              </w:rPr>
              <w:t>tisti, ki so na </w:t>
            </w:r>
            <w:r w:rsidRPr="008B5DA0">
              <w:rPr>
                <w:rFonts w:cs="Arial"/>
                <w:color w:val="000000"/>
                <w:szCs w:val="20"/>
              </w:rPr>
              <w:t>dan objave predmetnega naročila na Portalu javnih naročil</w:t>
            </w:r>
            <w:r w:rsidRPr="008B5DA0">
              <w:rPr>
                <w:rFonts w:cs="Arial"/>
                <w:szCs w:val="20"/>
              </w:rPr>
              <w:t> stari manj kot 30 let),</w:t>
            </w:r>
            <w:r w:rsidRPr="008B5DA0">
              <w:rPr>
                <w:rFonts w:cs="Arial"/>
                <w:color w:val="000000"/>
                <w:szCs w:val="20"/>
              </w:rPr>
              <w:t> dobi dodatne točke.</w:t>
            </w:r>
          </w:p>
          <w:p w14:paraId="70334AE5" w14:textId="77777777" w:rsidR="008B5DA0" w:rsidRPr="008B5DA0" w:rsidRDefault="008B5DA0" w:rsidP="00811B9C">
            <w:pPr>
              <w:rPr>
                <w:rFonts w:cs="Arial"/>
                <w:szCs w:val="20"/>
              </w:rPr>
            </w:pPr>
            <w:r w:rsidRPr="008B5DA0">
              <w:rPr>
                <w:rFonts w:cs="Arial"/>
                <w:color w:val="000000"/>
                <w:szCs w:val="20"/>
              </w:rPr>
              <w:t> </w:t>
            </w:r>
          </w:p>
          <w:p w14:paraId="7ACD3052" w14:textId="77777777" w:rsidR="008B5DA0" w:rsidRPr="008B5DA0" w:rsidRDefault="008B5DA0" w:rsidP="00811B9C">
            <w:pPr>
              <w:rPr>
                <w:rFonts w:cs="Arial"/>
                <w:szCs w:val="20"/>
              </w:rPr>
            </w:pPr>
            <w:r w:rsidRPr="008B5DA0">
              <w:rPr>
                <w:rFonts w:cs="Arial"/>
                <w:b/>
                <w:bCs/>
                <w:szCs w:val="20"/>
              </w:rPr>
              <w:t>Dokazilo:</w:t>
            </w:r>
            <w:r w:rsidRPr="008B5DA0">
              <w:rPr>
                <w:rFonts w:cs="Arial"/>
                <w:szCs w:val="20"/>
              </w:rPr>
              <w:t>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CC3A0D1" w14:textId="77777777" w:rsidR="008B5DA0" w:rsidRPr="008B5DA0" w:rsidRDefault="008B5DA0" w:rsidP="00811B9C">
            <w:pPr>
              <w:jc w:val="center"/>
              <w:rPr>
                <w:rFonts w:cs="Arial"/>
                <w:szCs w:val="20"/>
              </w:rPr>
            </w:pPr>
            <w:r w:rsidRPr="008B5DA0">
              <w:rPr>
                <w:rFonts w:cs="Arial"/>
                <w:color w:val="000000"/>
                <w:szCs w:val="20"/>
              </w:rPr>
              <w:t>Odstotek mladih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7FD4279" w14:textId="77777777" w:rsidR="008B5DA0" w:rsidRPr="008B5DA0" w:rsidRDefault="008B5DA0" w:rsidP="00811B9C">
            <w:pPr>
              <w:jc w:val="center"/>
              <w:rPr>
                <w:rFonts w:cs="Arial"/>
                <w:szCs w:val="20"/>
              </w:rPr>
            </w:pPr>
            <w:r w:rsidRPr="008B5DA0">
              <w:rPr>
                <w:rFonts w:cs="Arial"/>
                <w:szCs w:val="20"/>
              </w:rPr>
              <w:t>Število dodatnih točk</w:t>
            </w:r>
          </w:p>
        </w:tc>
      </w:tr>
      <w:tr w:rsidR="008B5DA0" w:rsidRPr="008B5DA0" w14:paraId="01785555" w14:textId="77777777" w:rsidTr="00811B9C">
        <w:trPr>
          <w:trHeight w:val="638"/>
        </w:trPr>
        <w:tc>
          <w:tcPr>
            <w:tcW w:w="0" w:type="auto"/>
            <w:vMerge/>
            <w:tcBorders>
              <w:top w:val="nil"/>
              <w:left w:val="single" w:sz="8" w:space="0" w:color="auto"/>
              <w:bottom w:val="single" w:sz="8" w:space="0" w:color="auto"/>
              <w:right w:val="single" w:sz="8" w:space="0" w:color="auto"/>
            </w:tcBorders>
            <w:vAlign w:val="center"/>
            <w:hideMark/>
          </w:tcPr>
          <w:p w14:paraId="6DC57352" w14:textId="77777777" w:rsidR="008B5DA0" w:rsidRPr="008B5DA0" w:rsidRDefault="008B5DA0" w:rsidP="00811B9C">
            <w:pPr>
              <w:rPr>
                <w:rFonts w:cs="Arial"/>
                <w:szCs w:val="20"/>
              </w:rPr>
            </w:pPr>
          </w:p>
        </w:tc>
        <w:tc>
          <w:tcPr>
            <w:tcW w:w="0" w:type="auto"/>
            <w:vMerge/>
            <w:tcBorders>
              <w:top w:val="nil"/>
              <w:left w:val="nil"/>
              <w:bottom w:val="single" w:sz="8" w:space="0" w:color="auto"/>
              <w:right w:val="single" w:sz="8" w:space="0" w:color="auto"/>
            </w:tcBorders>
            <w:vAlign w:val="center"/>
            <w:hideMark/>
          </w:tcPr>
          <w:p w14:paraId="4AE5FD5C" w14:textId="77777777" w:rsidR="008B5DA0" w:rsidRPr="008B5DA0" w:rsidRDefault="008B5DA0" w:rsidP="00811B9C">
            <w:pPr>
              <w:rPr>
                <w:rFonts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43593E7" w14:textId="77777777" w:rsidR="008B5DA0" w:rsidRPr="008B5DA0" w:rsidRDefault="008B5DA0" w:rsidP="00811B9C">
            <w:pPr>
              <w:jc w:val="center"/>
              <w:rPr>
                <w:rFonts w:cs="Arial"/>
                <w:szCs w:val="20"/>
              </w:rPr>
            </w:pPr>
            <w:r w:rsidRPr="008B5DA0">
              <w:rPr>
                <w:rFonts w:cs="Arial"/>
                <w:color w:val="000000"/>
                <w:szCs w:val="20"/>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677EAD2" w14:textId="77777777" w:rsidR="008B5DA0" w:rsidRPr="008B5DA0" w:rsidRDefault="008B5DA0" w:rsidP="00811B9C">
            <w:pPr>
              <w:jc w:val="center"/>
              <w:rPr>
                <w:rFonts w:cs="Arial"/>
                <w:szCs w:val="20"/>
              </w:rPr>
            </w:pPr>
            <w:r w:rsidRPr="008B5DA0">
              <w:rPr>
                <w:rFonts w:cs="Arial"/>
                <w:color w:val="000000"/>
                <w:szCs w:val="20"/>
              </w:rPr>
              <w:t>1</w:t>
            </w:r>
          </w:p>
        </w:tc>
      </w:tr>
      <w:tr w:rsidR="008B5DA0" w:rsidRPr="008B5DA0" w14:paraId="49224804" w14:textId="77777777" w:rsidTr="00811B9C">
        <w:trPr>
          <w:trHeight w:val="636"/>
        </w:trPr>
        <w:tc>
          <w:tcPr>
            <w:tcW w:w="0" w:type="auto"/>
            <w:vMerge/>
            <w:tcBorders>
              <w:top w:val="nil"/>
              <w:left w:val="single" w:sz="8" w:space="0" w:color="auto"/>
              <w:bottom w:val="single" w:sz="8" w:space="0" w:color="auto"/>
              <w:right w:val="single" w:sz="8" w:space="0" w:color="auto"/>
            </w:tcBorders>
            <w:vAlign w:val="center"/>
            <w:hideMark/>
          </w:tcPr>
          <w:p w14:paraId="006E4598" w14:textId="77777777" w:rsidR="008B5DA0" w:rsidRPr="008B5DA0" w:rsidRDefault="008B5DA0" w:rsidP="00811B9C">
            <w:pPr>
              <w:rPr>
                <w:rFonts w:cs="Arial"/>
                <w:szCs w:val="20"/>
              </w:rPr>
            </w:pPr>
          </w:p>
        </w:tc>
        <w:tc>
          <w:tcPr>
            <w:tcW w:w="0" w:type="auto"/>
            <w:vMerge/>
            <w:tcBorders>
              <w:top w:val="nil"/>
              <w:left w:val="nil"/>
              <w:bottom w:val="single" w:sz="8" w:space="0" w:color="auto"/>
              <w:right w:val="single" w:sz="8" w:space="0" w:color="auto"/>
            </w:tcBorders>
            <w:vAlign w:val="center"/>
            <w:hideMark/>
          </w:tcPr>
          <w:p w14:paraId="2170960A" w14:textId="77777777" w:rsidR="008B5DA0" w:rsidRPr="008B5DA0" w:rsidRDefault="008B5DA0" w:rsidP="00811B9C">
            <w:pPr>
              <w:rPr>
                <w:rFonts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738B6FC" w14:textId="77777777" w:rsidR="008B5DA0" w:rsidRPr="008B5DA0" w:rsidRDefault="008B5DA0" w:rsidP="00811B9C">
            <w:pPr>
              <w:jc w:val="center"/>
              <w:rPr>
                <w:rFonts w:cs="Arial"/>
                <w:szCs w:val="20"/>
              </w:rPr>
            </w:pPr>
            <w:r w:rsidRPr="008B5DA0">
              <w:rPr>
                <w:rFonts w:cs="Arial"/>
                <w:color w:val="000000"/>
                <w:szCs w:val="20"/>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5D0DFB0" w14:textId="77777777" w:rsidR="008B5DA0" w:rsidRPr="008B5DA0" w:rsidRDefault="008B5DA0" w:rsidP="00811B9C">
            <w:pPr>
              <w:jc w:val="center"/>
              <w:rPr>
                <w:rFonts w:cs="Arial"/>
                <w:szCs w:val="20"/>
              </w:rPr>
            </w:pPr>
            <w:r w:rsidRPr="008B5DA0">
              <w:rPr>
                <w:rFonts w:cs="Arial"/>
                <w:color w:val="000000"/>
                <w:szCs w:val="20"/>
              </w:rPr>
              <w:t>3</w:t>
            </w:r>
          </w:p>
        </w:tc>
      </w:tr>
      <w:tr w:rsidR="008B5DA0" w:rsidRPr="008B5DA0" w14:paraId="78DD9133" w14:textId="77777777" w:rsidTr="00811B9C">
        <w:trPr>
          <w:trHeight w:val="550"/>
        </w:trPr>
        <w:tc>
          <w:tcPr>
            <w:tcW w:w="0" w:type="auto"/>
            <w:vMerge/>
            <w:tcBorders>
              <w:top w:val="nil"/>
              <w:left w:val="single" w:sz="8" w:space="0" w:color="auto"/>
              <w:bottom w:val="single" w:sz="8" w:space="0" w:color="auto"/>
              <w:right w:val="single" w:sz="8" w:space="0" w:color="auto"/>
            </w:tcBorders>
            <w:vAlign w:val="center"/>
            <w:hideMark/>
          </w:tcPr>
          <w:p w14:paraId="43319C91" w14:textId="77777777" w:rsidR="008B5DA0" w:rsidRPr="008B5DA0" w:rsidRDefault="008B5DA0" w:rsidP="00811B9C">
            <w:pPr>
              <w:rPr>
                <w:rFonts w:cs="Arial"/>
                <w:szCs w:val="20"/>
              </w:rPr>
            </w:pPr>
          </w:p>
        </w:tc>
        <w:tc>
          <w:tcPr>
            <w:tcW w:w="0" w:type="auto"/>
            <w:vMerge/>
            <w:tcBorders>
              <w:top w:val="nil"/>
              <w:left w:val="nil"/>
              <w:bottom w:val="single" w:sz="8" w:space="0" w:color="auto"/>
              <w:right w:val="single" w:sz="8" w:space="0" w:color="auto"/>
            </w:tcBorders>
            <w:vAlign w:val="center"/>
            <w:hideMark/>
          </w:tcPr>
          <w:p w14:paraId="61503BB8" w14:textId="77777777" w:rsidR="008B5DA0" w:rsidRPr="008B5DA0" w:rsidRDefault="008B5DA0" w:rsidP="00811B9C">
            <w:pPr>
              <w:rPr>
                <w:rFonts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E0FE1E6" w14:textId="77777777" w:rsidR="008B5DA0" w:rsidRPr="008B5DA0" w:rsidRDefault="008B5DA0" w:rsidP="00811B9C">
            <w:pPr>
              <w:jc w:val="center"/>
              <w:rPr>
                <w:rFonts w:cs="Arial"/>
                <w:szCs w:val="20"/>
              </w:rPr>
            </w:pPr>
            <w:r w:rsidRPr="008B5DA0">
              <w:rPr>
                <w:rFonts w:cs="Arial"/>
                <w:color w:val="000000"/>
                <w:szCs w:val="20"/>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25A2F84" w14:textId="77777777" w:rsidR="008B5DA0" w:rsidRPr="008B5DA0" w:rsidRDefault="008B5DA0" w:rsidP="00811B9C">
            <w:pPr>
              <w:jc w:val="center"/>
              <w:rPr>
                <w:rFonts w:cs="Arial"/>
                <w:szCs w:val="20"/>
              </w:rPr>
            </w:pPr>
            <w:r w:rsidRPr="008B5DA0">
              <w:rPr>
                <w:rFonts w:cs="Arial"/>
                <w:color w:val="000000"/>
                <w:szCs w:val="20"/>
              </w:rPr>
              <w:t>5</w:t>
            </w:r>
          </w:p>
        </w:tc>
      </w:tr>
      <w:tr w:rsidR="008B5DA0" w:rsidRPr="008B5DA0" w14:paraId="282FE546" w14:textId="77777777" w:rsidTr="00811B9C">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67183ED8" w14:textId="77777777" w:rsidR="008B5DA0" w:rsidRPr="008B5DA0" w:rsidRDefault="008B5DA0" w:rsidP="00811B9C">
            <w:pPr>
              <w:rPr>
                <w:rFonts w:cs="Arial"/>
                <w:szCs w:val="20"/>
              </w:rPr>
            </w:pPr>
            <w:r w:rsidRPr="008B5DA0">
              <w:rPr>
                <w:rFonts w:cs="Arial"/>
                <w:b/>
                <w:bCs/>
                <w:szCs w:val="20"/>
              </w:rPr>
              <w:t> </w:t>
            </w:r>
          </w:p>
        </w:tc>
      </w:tr>
      <w:tr w:rsidR="008B5DA0" w:rsidRPr="008B5DA0" w14:paraId="2B641B38" w14:textId="77777777" w:rsidTr="00811B9C">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B6B1F" w14:textId="77777777" w:rsidR="008B5DA0" w:rsidRPr="008B5DA0" w:rsidRDefault="008B5DA0" w:rsidP="00811B9C">
            <w:pPr>
              <w:jc w:val="center"/>
              <w:rPr>
                <w:rFonts w:cs="Arial"/>
                <w:szCs w:val="20"/>
              </w:rPr>
            </w:pPr>
            <w:r w:rsidRPr="008B5DA0">
              <w:rPr>
                <w:rFonts w:cs="Arial"/>
                <w:b/>
                <w:bCs/>
                <w:color w:val="000000"/>
                <w:szCs w:val="20"/>
              </w:rPr>
              <w:t> </w:t>
            </w:r>
          </w:p>
          <w:p w14:paraId="29C9630C" w14:textId="77777777" w:rsidR="008B5DA0" w:rsidRPr="008B5DA0" w:rsidRDefault="008B5DA0" w:rsidP="00811B9C">
            <w:pPr>
              <w:jc w:val="center"/>
              <w:rPr>
                <w:rFonts w:cs="Arial"/>
                <w:szCs w:val="20"/>
              </w:rPr>
            </w:pPr>
            <w:r w:rsidRPr="008B5DA0">
              <w:rPr>
                <w:rFonts w:cs="Arial"/>
                <w:b/>
                <w:bCs/>
                <w:color w:val="000000"/>
                <w:szCs w:val="20"/>
              </w:rPr>
              <w:t> </w:t>
            </w:r>
          </w:p>
          <w:p w14:paraId="2DE99495" w14:textId="77777777" w:rsidR="008B5DA0" w:rsidRPr="008B5DA0" w:rsidRDefault="008B5DA0" w:rsidP="00811B9C">
            <w:pPr>
              <w:jc w:val="center"/>
              <w:rPr>
                <w:rFonts w:cs="Arial"/>
                <w:szCs w:val="20"/>
              </w:rPr>
            </w:pPr>
            <w:r w:rsidRPr="008B5DA0">
              <w:rPr>
                <w:rFonts w:cs="Arial"/>
                <w:b/>
                <w:bCs/>
                <w:color w:val="000000"/>
                <w:szCs w:val="20"/>
              </w:rPr>
              <w:t> </w:t>
            </w:r>
          </w:p>
          <w:p w14:paraId="74F5EE12" w14:textId="77777777" w:rsidR="008B5DA0" w:rsidRPr="008B5DA0" w:rsidRDefault="008B5DA0" w:rsidP="00811B9C">
            <w:pPr>
              <w:jc w:val="center"/>
              <w:rPr>
                <w:rFonts w:cs="Arial"/>
                <w:szCs w:val="20"/>
              </w:rPr>
            </w:pPr>
            <w:r w:rsidRPr="008B5DA0">
              <w:rPr>
                <w:rFonts w:cs="Arial"/>
                <w:b/>
                <w:bCs/>
                <w:color w:val="000000"/>
                <w:szCs w:val="20"/>
              </w:rPr>
              <w:t>Mer</w:t>
            </w:r>
            <w:r w:rsidRPr="008B5DA0">
              <w:rPr>
                <w:rFonts w:cs="Arial"/>
                <w:b/>
                <w:bCs/>
                <w:color w:val="000000"/>
                <w:szCs w:val="20"/>
                <w:vertAlign w:val="subscript"/>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9BB0F7E" w14:textId="77777777" w:rsidR="008B5DA0" w:rsidRPr="008B5DA0" w:rsidRDefault="008B5DA0" w:rsidP="00811B9C">
            <w:pPr>
              <w:rPr>
                <w:rFonts w:cs="Arial"/>
                <w:szCs w:val="20"/>
              </w:rPr>
            </w:pPr>
            <w:r w:rsidRPr="008B5DA0">
              <w:rPr>
                <w:rFonts w:cs="Arial"/>
                <w:color w:val="000000"/>
                <w:szCs w:val="20"/>
              </w:rPr>
              <w:t>»</w:t>
            </w:r>
            <w:r w:rsidRPr="008B5DA0">
              <w:rPr>
                <w:rFonts w:cs="Arial"/>
                <w:szCs w:val="20"/>
              </w:rPr>
              <w:t>Delež zaposlenih starejših«</w:t>
            </w:r>
          </w:p>
          <w:p w14:paraId="384E1E6E" w14:textId="77777777" w:rsidR="008B5DA0" w:rsidRPr="008B5DA0" w:rsidRDefault="008B5DA0" w:rsidP="00811B9C">
            <w:pPr>
              <w:rPr>
                <w:rFonts w:cs="Arial"/>
                <w:szCs w:val="20"/>
              </w:rPr>
            </w:pPr>
            <w:r w:rsidRPr="008B5DA0">
              <w:rPr>
                <w:rFonts w:cs="Arial"/>
                <w:color w:val="000000"/>
                <w:szCs w:val="20"/>
              </w:rPr>
              <w:t> </w:t>
            </w:r>
          </w:p>
          <w:p w14:paraId="27F22AA5" w14:textId="77777777" w:rsidR="008B5DA0" w:rsidRPr="008B5DA0" w:rsidRDefault="008B5DA0" w:rsidP="00811B9C">
            <w:pPr>
              <w:rPr>
                <w:rFonts w:cs="Arial"/>
                <w:szCs w:val="20"/>
              </w:rPr>
            </w:pPr>
            <w:r w:rsidRPr="008B5DA0">
              <w:rPr>
                <w:rFonts w:cs="Arial"/>
                <w:color w:val="000000"/>
                <w:szCs w:val="20"/>
              </w:rPr>
              <w:t>Ponudnik, ki ima na dan objave predmetnega naročila na Portalu javnih naročil med vsemi zaposlenimi zaposlenih določen odstotek starejših (</w:t>
            </w:r>
            <w:r w:rsidRPr="008B5DA0">
              <w:rPr>
                <w:rFonts w:cs="Arial"/>
                <w:szCs w:val="20"/>
              </w:rPr>
              <w:t>tisti, ki so </w:t>
            </w:r>
            <w:r w:rsidRPr="008B5DA0">
              <w:rPr>
                <w:rFonts w:cs="Arial"/>
                <w:color w:val="000000"/>
                <w:szCs w:val="20"/>
              </w:rPr>
              <w:t>na dan objave predmetnega naročila na Portalu javnih naročil </w:t>
            </w:r>
            <w:r w:rsidRPr="008B5DA0">
              <w:rPr>
                <w:rFonts w:cs="Arial"/>
                <w:szCs w:val="20"/>
              </w:rPr>
              <w:t> stari več kot 55 let),</w:t>
            </w:r>
            <w:r w:rsidRPr="008B5DA0">
              <w:rPr>
                <w:rFonts w:cs="Arial"/>
                <w:color w:val="000000"/>
                <w:szCs w:val="20"/>
              </w:rPr>
              <w:t> dobi dodatne točke.</w:t>
            </w:r>
          </w:p>
          <w:p w14:paraId="105AB6C3" w14:textId="77777777" w:rsidR="008B5DA0" w:rsidRPr="008B5DA0" w:rsidRDefault="008B5DA0" w:rsidP="00811B9C">
            <w:pPr>
              <w:rPr>
                <w:rFonts w:cs="Arial"/>
                <w:szCs w:val="20"/>
              </w:rPr>
            </w:pPr>
            <w:r w:rsidRPr="008B5DA0">
              <w:rPr>
                <w:rFonts w:cs="Arial"/>
                <w:color w:val="000000"/>
                <w:szCs w:val="20"/>
              </w:rPr>
              <w:t> </w:t>
            </w:r>
          </w:p>
          <w:p w14:paraId="032220DF" w14:textId="77777777" w:rsidR="008B5DA0" w:rsidRPr="008B5DA0" w:rsidRDefault="008B5DA0" w:rsidP="00811B9C">
            <w:pPr>
              <w:rPr>
                <w:rFonts w:cs="Arial"/>
                <w:szCs w:val="20"/>
              </w:rPr>
            </w:pPr>
            <w:r w:rsidRPr="008B5DA0">
              <w:rPr>
                <w:rFonts w:cs="Arial"/>
                <w:b/>
                <w:bCs/>
                <w:color w:val="000000"/>
                <w:szCs w:val="20"/>
              </w:rPr>
              <w:t>Dokazilo:</w:t>
            </w:r>
            <w:r w:rsidRPr="008B5DA0">
              <w:rPr>
                <w:rFonts w:cs="Arial"/>
                <w:color w:val="000000"/>
                <w:szCs w:val="20"/>
              </w:rPr>
              <w:t>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F53D02C" w14:textId="77777777" w:rsidR="008B5DA0" w:rsidRPr="008B5DA0" w:rsidRDefault="008B5DA0" w:rsidP="00811B9C">
            <w:pPr>
              <w:jc w:val="center"/>
              <w:rPr>
                <w:rFonts w:cs="Arial"/>
                <w:szCs w:val="20"/>
              </w:rPr>
            </w:pPr>
            <w:r w:rsidRPr="008B5DA0">
              <w:rPr>
                <w:rFonts w:cs="Arial"/>
                <w:szCs w:val="20"/>
              </w:rPr>
              <w:t>Odstotek starejših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D65F490" w14:textId="77777777" w:rsidR="008B5DA0" w:rsidRPr="008B5DA0" w:rsidRDefault="008B5DA0" w:rsidP="00811B9C">
            <w:pPr>
              <w:jc w:val="center"/>
              <w:rPr>
                <w:rFonts w:cs="Arial"/>
                <w:szCs w:val="20"/>
              </w:rPr>
            </w:pPr>
            <w:r w:rsidRPr="008B5DA0">
              <w:rPr>
                <w:rFonts w:cs="Arial"/>
                <w:szCs w:val="20"/>
              </w:rPr>
              <w:t>Število dodatnih točk</w:t>
            </w:r>
          </w:p>
        </w:tc>
      </w:tr>
      <w:tr w:rsidR="008B5DA0" w:rsidRPr="008B5DA0" w14:paraId="7C2D06C9" w14:textId="77777777" w:rsidTr="00811B9C">
        <w:trPr>
          <w:trHeight w:val="633"/>
        </w:trPr>
        <w:tc>
          <w:tcPr>
            <w:tcW w:w="0" w:type="auto"/>
            <w:vMerge/>
            <w:tcBorders>
              <w:top w:val="nil"/>
              <w:left w:val="single" w:sz="8" w:space="0" w:color="auto"/>
              <w:bottom w:val="single" w:sz="8" w:space="0" w:color="auto"/>
              <w:right w:val="single" w:sz="8" w:space="0" w:color="auto"/>
            </w:tcBorders>
            <w:vAlign w:val="center"/>
            <w:hideMark/>
          </w:tcPr>
          <w:p w14:paraId="3A750431" w14:textId="77777777" w:rsidR="008B5DA0" w:rsidRPr="008B5DA0" w:rsidRDefault="008B5DA0" w:rsidP="00811B9C">
            <w:pPr>
              <w:rPr>
                <w:rFonts w:cs="Arial"/>
                <w:szCs w:val="20"/>
              </w:rPr>
            </w:pPr>
          </w:p>
        </w:tc>
        <w:tc>
          <w:tcPr>
            <w:tcW w:w="0" w:type="auto"/>
            <w:vMerge/>
            <w:tcBorders>
              <w:top w:val="nil"/>
              <w:left w:val="nil"/>
              <w:bottom w:val="single" w:sz="8" w:space="0" w:color="auto"/>
              <w:right w:val="single" w:sz="8" w:space="0" w:color="auto"/>
            </w:tcBorders>
            <w:vAlign w:val="center"/>
            <w:hideMark/>
          </w:tcPr>
          <w:p w14:paraId="362EA544" w14:textId="77777777" w:rsidR="008B5DA0" w:rsidRPr="008B5DA0" w:rsidRDefault="008B5DA0" w:rsidP="00811B9C">
            <w:pPr>
              <w:rPr>
                <w:rFonts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3686F6E6" w14:textId="77777777" w:rsidR="008B5DA0" w:rsidRPr="008B5DA0" w:rsidRDefault="008B5DA0" w:rsidP="00811B9C">
            <w:pPr>
              <w:jc w:val="center"/>
              <w:rPr>
                <w:rFonts w:cs="Arial"/>
                <w:szCs w:val="20"/>
              </w:rPr>
            </w:pPr>
            <w:r w:rsidRPr="008B5DA0">
              <w:rPr>
                <w:rFonts w:cs="Arial"/>
                <w:szCs w:val="20"/>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2BA9D2F" w14:textId="77777777" w:rsidR="008B5DA0" w:rsidRPr="008B5DA0" w:rsidRDefault="008B5DA0" w:rsidP="00811B9C">
            <w:pPr>
              <w:jc w:val="center"/>
              <w:rPr>
                <w:rFonts w:cs="Arial"/>
                <w:szCs w:val="20"/>
              </w:rPr>
            </w:pPr>
            <w:r w:rsidRPr="008B5DA0">
              <w:rPr>
                <w:rFonts w:cs="Arial"/>
                <w:szCs w:val="20"/>
              </w:rPr>
              <w:t>1</w:t>
            </w:r>
          </w:p>
        </w:tc>
      </w:tr>
      <w:tr w:rsidR="008B5DA0" w:rsidRPr="008B5DA0" w14:paraId="5F43FB25" w14:textId="77777777" w:rsidTr="00811B9C">
        <w:trPr>
          <w:trHeight w:val="633"/>
        </w:trPr>
        <w:tc>
          <w:tcPr>
            <w:tcW w:w="0" w:type="auto"/>
            <w:vMerge/>
            <w:tcBorders>
              <w:top w:val="nil"/>
              <w:left w:val="single" w:sz="8" w:space="0" w:color="auto"/>
              <w:bottom w:val="single" w:sz="8" w:space="0" w:color="auto"/>
              <w:right w:val="single" w:sz="8" w:space="0" w:color="auto"/>
            </w:tcBorders>
            <w:vAlign w:val="center"/>
            <w:hideMark/>
          </w:tcPr>
          <w:p w14:paraId="666A50D1" w14:textId="77777777" w:rsidR="008B5DA0" w:rsidRPr="008B5DA0" w:rsidRDefault="008B5DA0" w:rsidP="00811B9C">
            <w:pPr>
              <w:rPr>
                <w:rFonts w:cs="Arial"/>
                <w:szCs w:val="20"/>
              </w:rPr>
            </w:pPr>
          </w:p>
        </w:tc>
        <w:tc>
          <w:tcPr>
            <w:tcW w:w="0" w:type="auto"/>
            <w:vMerge/>
            <w:tcBorders>
              <w:top w:val="nil"/>
              <w:left w:val="nil"/>
              <w:bottom w:val="single" w:sz="8" w:space="0" w:color="auto"/>
              <w:right w:val="single" w:sz="8" w:space="0" w:color="auto"/>
            </w:tcBorders>
            <w:vAlign w:val="center"/>
            <w:hideMark/>
          </w:tcPr>
          <w:p w14:paraId="17AB4F40" w14:textId="77777777" w:rsidR="008B5DA0" w:rsidRPr="008B5DA0" w:rsidRDefault="008B5DA0" w:rsidP="00811B9C">
            <w:pPr>
              <w:rPr>
                <w:rFonts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20BFE41" w14:textId="77777777" w:rsidR="008B5DA0" w:rsidRPr="008B5DA0" w:rsidRDefault="008B5DA0" w:rsidP="00811B9C">
            <w:pPr>
              <w:jc w:val="center"/>
              <w:rPr>
                <w:rFonts w:cs="Arial"/>
                <w:szCs w:val="20"/>
              </w:rPr>
            </w:pPr>
            <w:r w:rsidRPr="008B5DA0">
              <w:rPr>
                <w:rFonts w:cs="Arial"/>
                <w:szCs w:val="20"/>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125B956" w14:textId="77777777" w:rsidR="008B5DA0" w:rsidRPr="008B5DA0" w:rsidRDefault="008B5DA0" w:rsidP="00811B9C">
            <w:pPr>
              <w:jc w:val="center"/>
              <w:rPr>
                <w:rFonts w:cs="Arial"/>
                <w:szCs w:val="20"/>
              </w:rPr>
            </w:pPr>
            <w:r w:rsidRPr="008B5DA0">
              <w:rPr>
                <w:rFonts w:cs="Arial"/>
                <w:szCs w:val="20"/>
              </w:rPr>
              <w:t>3</w:t>
            </w:r>
          </w:p>
        </w:tc>
      </w:tr>
      <w:tr w:rsidR="008B5DA0" w:rsidRPr="008B5DA0" w14:paraId="0CA8FE00" w14:textId="77777777" w:rsidTr="00811B9C">
        <w:trPr>
          <w:trHeight w:val="633"/>
        </w:trPr>
        <w:tc>
          <w:tcPr>
            <w:tcW w:w="0" w:type="auto"/>
            <w:vMerge/>
            <w:tcBorders>
              <w:top w:val="nil"/>
              <w:left w:val="single" w:sz="8" w:space="0" w:color="auto"/>
              <w:bottom w:val="single" w:sz="8" w:space="0" w:color="auto"/>
              <w:right w:val="single" w:sz="8" w:space="0" w:color="auto"/>
            </w:tcBorders>
            <w:vAlign w:val="center"/>
            <w:hideMark/>
          </w:tcPr>
          <w:p w14:paraId="4E06B1A7" w14:textId="77777777" w:rsidR="008B5DA0" w:rsidRPr="008B5DA0" w:rsidRDefault="008B5DA0" w:rsidP="00811B9C">
            <w:pPr>
              <w:rPr>
                <w:rFonts w:cs="Arial"/>
                <w:szCs w:val="20"/>
              </w:rPr>
            </w:pPr>
          </w:p>
        </w:tc>
        <w:tc>
          <w:tcPr>
            <w:tcW w:w="0" w:type="auto"/>
            <w:vMerge/>
            <w:tcBorders>
              <w:top w:val="nil"/>
              <w:left w:val="nil"/>
              <w:bottom w:val="single" w:sz="8" w:space="0" w:color="auto"/>
              <w:right w:val="single" w:sz="8" w:space="0" w:color="auto"/>
            </w:tcBorders>
            <w:vAlign w:val="center"/>
            <w:hideMark/>
          </w:tcPr>
          <w:p w14:paraId="71DA2D21" w14:textId="77777777" w:rsidR="008B5DA0" w:rsidRPr="008B5DA0" w:rsidRDefault="008B5DA0" w:rsidP="00811B9C">
            <w:pPr>
              <w:rPr>
                <w:rFonts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A02468B" w14:textId="77777777" w:rsidR="008B5DA0" w:rsidRPr="008B5DA0" w:rsidRDefault="008B5DA0" w:rsidP="00811B9C">
            <w:pPr>
              <w:jc w:val="center"/>
              <w:rPr>
                <w:rFonts w:cs="Arial"/>
                <w:szCs w:val="20"/>
              </w:rPr>
            </w:pPr>
            <w:r w:rsidRPr="008B5DA0">
              <w:rPr>
                <w:rFonts w:cs="Arial"/>
                <w:szCs w:val="20"/>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4593091" w14:textId="77777777" w:rsidR="008B5DA0" w:rsidRPr="008B5DA0" w:rsidRDefault="008B5DA0" w:rsidP="00811B9C">
            <w:pPr>
              <w:jc w:val="center"/>
              <w:rPr>
                <w:rFonts w:cs="Arial"/>
                <w:szCs w:val="20"/>
              </w:rPr>
            </w:pPr>
            <w:r w:rsidRPr="008B5DA0">
              <w:rPr>
                <w:rFonts w:cs="Arial"/>
                <w:szCs w:val="20"/>
              </w:rPr>
              <w:t>5</w:t>
            </w:r>
          </w:p>
        </w:tc>
      </w:tr>
    </w:tbl>
    <w:p w14:paraId="4A24F8E0" w14:textId="77777777" w:rsidR="008B5DA0" w:rsidRPr="008B5DA0" w:rsidRDefault="008B5DA0" w:rsidP="008B5DA0">
      <w:pPr>
        <w:tabs>
          <w:tab w:val="left" w:pos="4680"/>
        </w:tabs>
        <w:spacing w:line="260" w:lineRule="exact"/>
        <w:jc w:val="both"/>
        <w:rPr>
          <w:rFonts w:cs="Arial"/>
          <w:szCs w:val="20"/>
        </w:rPr>
      </w:pPr>
      <w:bookmarkStart w:id="49" w:name="_Hlk517871768"/>
      <w:bookmarkStart w:id="50" w:name="_Hlk517870757"/>
    </w:p>
    <w:p w14:paraId="076C9008" w14:textId="1B0DF369" w:rsidR="008B5DA0" w:rsidRDefault="008B5DA0" w:rsidP="008B5DA0">
      <w:pPr>
        <w:spacing w:line="260" w:lineRule="exact"/>
        <w:jc w:val="both"/>
        <w:rPr>
          <w:rFonts w:cs="Arial"/>
          <w:bCs/>
          <w:szCs w:val="20"/>
        </w:rPr>
      </w:pPr>
      <w:r w:rsidRPr="00A772BF">
        <w:rPr>
          <w:rFonts w:eastAsia="Calibri" w:cs="Arial"/>
          <w:szCs w:val="20"/>
        </w:rPr>
        <w:t xml:space="preserve">V primeru razhajanj med vpisanimi podatki, ki jih predloži ponudnik v obrazcu </w:t>
      </w:r>
      <w:r w:rsidRPr="004C3858">
        <w:rPr>
          <w:rFonts w:eastAsia="Calibri" w:cs="Arial"/>
          <w:szCs w:val="20"/>
        </w:rPr>
        <w:t>»Izjava ponudnika o številu zaposlenih in pooblastilo za pridobitev podatkov od Zavoda za pokojninsko in invalidsko zavarovanje Slovenije«</w:t>
      </w:r>
      <w:r w:rsidR="00F5297E">
        <w:rPr>
          <w:rFonts w:eastAsia="Calibri" w:cs="Arial"/>
          <w:szCs w:val="20"/>
        </w:rPr>
        <w:t xml:space="preserve"> pri </w:t>
      </w:r>
      <w:r w:rsidR="00F5297E">
        <w:rPr>
          <w:rFonts w:cs="Arial"/>
          <w:szCs w:val="20"/>
        </w:rPr>
        <w:t>Mer</w:t>
      </w:r>
      <w:r w:rsidR="00F5297E" w:rsidRPr="00801B32">
        <w:rPr>
          <w:rFonts w:cs="Arial"/>
          <w:b/>
          <w:bCs/>
          <w:color w:val="000000"/>
          <w:szCs w:val="20"/>
          <w:vertAlign w:val="subscript"/>
        </w:rPr>
        <w:t>1</w:t>
      </w:r>
      <w:r w:rsidR="00F5297E">
        <w:rPr>
          <w:rFonts w:cs="Arial"/>
          <w:szCs w:val="20"/>
        </w:rPr>
        <w:t xml:space="preserve"> in Mer</w:t>
      </w:r>
      <w:r w:rsidR="00F5297E" w:rsidRPr="00801B32">
        <w:rPr>
          <w:rFonts w:cs="Arial"/>
          <w:b/>
          <w:bCs/>
          <w:color w:val="000000"/>
          <w:szCs w:val="20"/>
          <w:vertAlign w:val="subscript"/>
        </w:rPr>
        <w:t>2</w:t>
      </w:r>
      <w:r w:rsidRPr="00A772BF">
        <w:rPr>
          <w:rFonts w:eastAsia="Calibri" w:cs="Arial"/>
          <w:szCs w:val="20"/>
        </w:rPr>
        <w:t xml:space="preserve"> in uradnimi podatki pridobljenimi od Zavoda </w:t>
      </w:r>
      <w:r>
        <w:rPr>
          <w:rFonts w:cs="Arial"/>
          <w:bCs/>
          <w:szCs w:val="20"/>
        </w:rPr>
        <w:t>za pokojninsko in invalidsko zavarovanje Slovenije</w:t>
      </w:r>
      <w:r w:rsidR="00F5297E">
        <w:rPr>
          <w:rFonts w:cs="Arial"/>
          <w:bCs/>
          <w:szCs w:val="20"/>
        </w:rPr>
        <w:t xml:space="preserve"> pri </w:t>
      </w:r>
      <w:r w:rsidR="00F5297E">
        <w:rPr>
          <w:rFonts w:cs="Arial"/>
          <w:szCs w:val="20"/>
        </w:rPr>
        <w:t>Mer</w:t>
      </w:r>
      <w:r w:rsidR="00F5297E" w:rsidRPr="00801B32">
        <w:rPr>
          <w:rFonts w:cs="Arial"/>
          <w:b/>
          <w:bCs/>
          <w:color w:val="000000"/>
          <w:szCs w:val="20"/>
          <w:vertAlign w:val="subscript"/>
        </w:rPr>
        <w:t>1</w:t>
      </w:r>
      <w:r w:rsidR="00F5297E">
        <w:rPr>
          <w:rFonts w:cs="Arial"/>
          <w:szCs w:val="20"/>
        </w:rPr>
        <w:t xml:space="preserve"> in Mer</w:t>
      </w:r>
      <w:r w:rsidR="00F5297E" w:rsidRPr="00801B32">
        <w:rPr>
          <w:rFonts w:cs="Arial"/>
          <w:b/>
          <w:bCs/>
          <w:color w:val="000000"/>
          <w:szCs w:val="20"/>
          <w:vertAlign w:val="subscript"/>
        </w:rPr>
        <w:t>2</w:t>
      </w:r>
      <w:r w:rsidRPr="00A772BF">
        <w:rPr>
          <w:rFonts w:cs="Arial"/>
          <w:bCs/>
          <w:szCs w:val="20"/>
        </w:rPr>
        <w:t xml:space="preserve">, bo naročnik to štel kot očitno napako in pri izračunu merila upošteval uradne podatke pridobljene s strani </w:t>
      </w:r>
      <w:r w:rsidRPr="00A772BF">
        <w:rPr>
          <w:rFonts w:eastAsia="Calibri" w:cs="Arial"/>
          <w:szCs w:val="20"/>
        </w:rPr>
        <w:t xml:space="preserve">Zavoda </w:t>
      </w:r>
      <w:r>
        <w:rPr>
          <w:rFonts w:cs="Arial"/>
          <w:bCs/>
          <w:szCs w:val="20"/>
        </w:rPr>
        <w:t>za pokojninsko in invalidsko zavarovanje Slovenije</w:t>
      </w:r>
      <w:r w:rsidRPr="00A772BF">
        <w:rPr>
          <w:rFonts w:cs="Arial"/>
          <w:bCs/>
          <w:szCs w:val="20"/>
        </w:rPr>
        <w:t>.</w:t>
      </w:r>
    </w:p>
    <w:p w14:paraId="29EF7F3B" w14:textId="77777777" w:rsidR="0095163F" w:rsidRPr="00A772BF" w:rsidRDefault="0095163F" w:rsidP="008B5DA0">
      <w:pPr>
        <w:spacing w:line="260" w:lineRule="exact"/>
        <w:jc w:val="both"/>
        <w:rPr>
          <w:rFonts w:eastAsia="Calibri" w:cs="Arial"/>
          <w:szCs w:val="20"/>
        </w:rPr>
      </w:pPr>
    </w:p>
    <w:p w14:paraId="68F8E95C" w14:textId="4A5CE95F" w:rsidR="008B5DA0" w:rsidRDefault="008B5DA0" w:rsidP="008B5DA0">
      <w:pPr>
        <w:tabs>
          <w:tab w:val="left" w:pos="4680"/>
        </w:tabs>
        <w:spacing w:line="260" w:lineRule="exact"/>
        <w:jc w:val="both"/>
        <w:rPr>
          <w:rFonts w:cs="Arial"/>
          <w:szCs w:val="20"/>
        </w:rPr>
      </w:pPr>
      <w:r w:rsidRPr="007934A4">
        <w:rPr>
          <w:rFonts w:cs="Arial"/>
          <w:b/>
          <w:szCs w:val="20"/>
        </w:rPr>
        <w:t>Najugodnejši ponudnik je tisti z najnižjim M.</w:t>
      </w:r>
      <w:r w:rsidRPr="007934A4">
        <w:rPr>
          <w:rFonts w:cs="Arial"/>
          <w:szCs w:val="20"/>
        </w:rPr>
        <w:t xml:space="preserve"> V kolikor dva ali več ponudnikov dosežejo enako vrednost M, bo naročnik izbral ponudnika z nižjo skupno ponudbeno </w:t>
      </w:r>
      <w:r>
        <w:rPr>
          <w:rFonts w:cs="Arial"/>
          <w:szCs w:val="20"/>
        </w:rPr>
        <w:t>vrednost</w:t>
      </w:r>
      <w:r w:rsidRPr="007934A4">
        <w:rPr>
          <w:rFonts w:cs="Arial"/>
          <w:szCs w:val="20"/>
        </w:rPr>
        <w:t xml:space="preserve"> z DDV</w:t>
      </w:r>
      <w:r>
        <w:rPr>
          <w:rFonts w:cs="Arial"/>
          <w:szCs w:val="20"/>
        </w:rPr>
        <w:t xml:space="preserve"> v EUR</w:t>
      </w:r>
      <w:r w:rsidR="00F5297E">
        <w:rPr>
          <w:rFonts w:cs="Arial"/>
          <w:szCs w:val="20"/>
        </w:rPr>
        <w:t xml:space="preserve"> (C)</w:t>
      </w:r>
      <w:r>
        <w:rPr>
          <w:rFonts w:cs="Arial"/>
          <w:szCs w:val="20"/>
        </w:rPr>
        <w:t>.</w:t>
      </w:r>
    </w:p>
    <w:p w14:paraId="19BECD62" w14:textId="77777777" w:rsidR="00731AA2" w:rsidRDefault="00731AA2" w:rsidP="008B5DA0">
      <w:pPr>
        <w:tabs>
          <w:tab w:val="left" w:pos="4680"/>
        </w:tabs>
        <w:spacing w:line="260" w:lineRule="exact"/>
        <w:jc w:val="both"/>
        <w:rPr>
          <w:rFonts w:cs="Arial"/>
          <w:szCs w:val="20"/>
        </w:rPr>
      </w:pPr>
    </w:p>
    <w:p w14:paraId="70866BB2" w14:textId="6838B88B" w:rsidR="008B5DA0" w:rsidRPr="007934A4" w:rsidRDefault="008B5DA0" w:rsidP="008B5DA0">
      <w:pPr>
        <w:tabs>
          <w:tab w:val="left" w:pos="4680"/>
        </w:tabs>
        <w:spacing w:line="260" w:lineRule="exact"/>
        <w:jc w:val="both"/>
        <w:rPr>
          <w:rFonts w:cs="Arial"/>
          <w:szCs w:val="20"/>
        </w:rPr>
      </w:pPr>
      <w:r w:rsidRPr="007934A4">
        <w:rPr>
          <w:rFonts w:cs="Arial"/>
          <w:szCs w:val="20"/>
        </w:rPr>
        <w:lastRenderedPageBreak/>
        <w:t>V kolikor dva ali več ponudnikov dosežejo enako vrednost M</w:t>
      </w:r>
      <w:r>
        <w:rPr>
          <w:rFonts w:cs="Arial"/>
          <w:szCs w:val="20"/>
        </w:rPr>
        <w:t xml:space="preserve"> in enako </w:t>
      </w:r>
      <w:r w:rsidRPr="007934A4">
        <w:rPr>
          <w:rFonts w:cs="Arial"/>
          <w:szCs w:val="20"/>
        </w:rPr>
        <w:t>skupno ponudbeno</w:t>
      </w:r>
      <w:r w:rsidR="00F5297E">
        <w:rPr>
          <w:rFonts w:cs="Arial"/>
          <w:szCs w:val="20"/>
        </w:rPr>
        <w:t xml:space="preserve"> vrednost</w:t>
      </w:r>
      <w:r w:rsidRPr="007934A4">
        <w:rPr>
          <w:rFonts w:cs="Arial"/>
          <w:szCs w:val="20"/>
        </w:rPr>
        <w:t xml:space="preserve"> </w:t>
      </w:r>
      <w:r w:rsidR="00F5297E">
        <w:rPr>
          <w:rFonts w:cs="Arial"/>
          <w:szCs w:val="20"/>
        </w:rPr>
        <w:t>v</w:t>
      </w:r>
      <w:r w:rsidRPr="007934A4">
        <w:rPr>
          <w:rFonts w:cs="Arial"/>
          <w:szCs w:val="20"/>
        </w:rPr>
        <w:t xml:space="preserve"> DDV</w:t>
      </w:r>
      <w:r>
        <w:rPr>
          <w:rFonts w:cs="Arial"/>
          <w:szCs w:val="20"/>
        </w:rPr>
        <w:t xml:space="preserve"> v EUR</w:t>
      </w:r>
      <w:r w:rsidR="00F5297E">
        <w:rPr>
          <w:rFonts w:cs="Arial"/>
          <w:szCs w:val="20"/>
        </w:rPr>
        <w:t xml:space="preserve"> (C)</w:t>
      </w:r>
      <w:r>
        <w:rPr>
          <w:rFonts w:cs="Arial"/>
          <w:szCs w:val="20"/>
        </w:rPr>
        <w:t xml:space="preserve">, </w:t>
      </w:r>
      <w:r w:rsidRPr="007934A4">
        <w:rPr>
          <w:rFonts w:cs="Arial"/>
          <w:szCs w:val="20"/>
        </w:rPr>
        <w:t>bo naročnik izbral najugodnejšega ponudnika</w:t>
      </w:r>
      <w:r>
        <w:rPr>
          <w:rFonts w:cs="Arial"/>
          <w:szCs w:val="20"/>
        </w:rPr>
        <w:t xml:space="preserve"> </w:t>
      </w:r>
      <w:r w:rsidRPr="007934A4">
        <w:rPr>
          <w:rFonts w:cs="Arial"/>
          <w:szCs w:val="20"/>
        </w:rPr>
        <w:t xml:space="preserve">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w:t>
      </w:r>
      <w:proofErr w:type="spellStart"/>
      <w:r w:rsidRPr="007934A4">
        <w:rPr>
          <w:rFonts w:cs="Arial"/>
          <w:szCs w:val="20"/>
        </w:rPr>
        <w:t>drugouvrščeni</w:t>
      </w:r>
      <w:proofErr w:type="spellEnd"/>
      <w:r w:rsidRPr="007934A4">
        <w:rPr>
          <w:rFonts w:cs="Arial"/>
          <w:szCs w:val="20"/>
        </w:rPr>
        <w:t xml:space="preserve"> tisti, ki bo izžreban naslednji, do tistega, ki bo izžreban zadnji.</w:t>
      </w:r>
    </w:p>
    <w:bookmarkEnd w:id="49"/>
    <w:bookmarkEnd w:id="50"/>
    <w:p w14:paraId="6FDE83EC" w14:textId="77777777" w:rsidR="008B5DA0" w:rsidRPr="007934A4" w:rsidRDefault="008B5DA0" w:rsidP="008B5DA0">
      <w:pPr>
        <w:tabs>
          <w:tab w:val="left" w:pos="4680"/>
        </w:tabs>
        <w:spacing w:line="260" w:lineRule="exact"/>
        <w:jc w:val="both"/>
        <w:rPr>
          <w:rFonts w:cs="Arial"/>
          <w:szCs w:val="20"/>
        </w:rPr>
      </w:pPr>
    </w:p>
    <w:p w14:paraId="4677E31B" w14:textId="77777777" w:rsidR="008B5DA0" w:rsidRDefault="008B5DA0" w:rsidP="008B5DA0">
      <w:pPr>
        <w:tabs>
          <w:tab w:val="left" w:pos="4680"/>
        </w:tabs>
        <w:spacing w:line="260" w:lineRule="exact"/>
        <w:jc w:val="both"/>
        <w:rPr>
          <w:rFonts w:cs="Arial"/>
          <w:szCs w:val="20"/>
        </w:rPr>
      </w:pPr>
      <w:r w:rsidRPr="007934A4">
        <w:rPr>
          <w:rFonts w:cs="Arial"/>
          <w:szCs w:val="20"/>
        </w:rPr>
        <w:t>Ponudnikom, za katere se izvede žreb, ki ne bodo prisotni na žrebu, bo naročnik posredoval zapisnik žrebanja.</w:t>
      </w:r>
    </w:p>
    <w:p w14:paraId="496848D7" w14:textId="77777777" w:rsidR="008B5DA0" w:rsidRDefault="008B5DA0" w:rsidP="008B5DA0">
      <w:pPr>
        <w:tabs>
          <w:tab w:val="left" w:pos="4680"/>
        </w:tabs>
        <w:spacing w:line="260" w:lineRule="exact"/>
        <w:jc w:val="both"/>
        <w:rPr>
          <w:rFonts w:cs="Arial"/>
          <w:szCs w:val="20"/>
        </w:rPr>
      </w:pPr>
    </w:p>
    <w:p w14:paraId="2A4D3702" w14:textId="77777777" w:rsidR="008B5DA0" w:rsidRDefault="008B5DA0" w:rsidP="008B5DA0">
      <w:pPr>
        <w:tabs>
          <w:tab w:val="left" w:pos="4680"/>
        </w:tabs>
        <w:spacing w:line="260" w:lineRule="exact"/>
        <w:jc w:val="both"/>
        <w:rPr>
          <w:rFonts w:cs="Arial"/>
          <w:szCs w:val="20"/>
        </w:rPr>
      </w:pPr>
    </w:p>
    <w:p w14:paraId="174B5AEF" w14:textId="77777777" w:rsidR="00562109" w:rsidRPr="00AA7241" w:rsidRDefault="006E4F24" w:rsidP="000C6091">
      <w:pPr>
        <w:pStyle w:val="Naslov1"/>
        <w:spacing w:line="260" w:lineRule="exact"/>
        <w:rPr>
          <w:rFonts w:cs="Arial"/>
          <w:sz w:val="20"/>
          <w:szCs w:val="20"/>
        </w:rPr>
      </w:pPr>
      <w:bookmarkStart w:id="51" w:name="_Toc188367089"/>
      <w:r w:rsidRPr="00AA7241">
        <w:rPr>
          <w:rFonts w:cs="Arial"/>
          <w:sz w:val="20"/>
          <w:szCs w:val="20"/>
        </w:rPr>
        <w:t>ponudba</w:t>
      </w:r>
      <w:bookmarkEnd w:id="51"/>
    </w:p>
    <w:p w14:paraId="40EC3DA5" w14:textId="77777777" w:rsidR="008E4247" w:rsidRPr="00AA7241" w:rsidRDefault="008E4247" w:rsidP="000C6091">
      <w:pPr>
        <w:spacing w:line="260" w:lineRule="exact"/>
        <w:jc w:val="both"/>
        <w:rPr>
          <w:rFonts w:cs="Arial"/>
          <w:szCs w:val="20"/>
        </w:rPr>
      </w:pPr>
    </w:p>
    <w:p w14:paraId="4205ACF9" w14:textId="77777777" w:rsidR="00120550" w:rsidRPr="00AA7241" w:rsidRDefault="002B2D05" w:rsidP="000C6091">
      <w:pPr>
        <w:pStyle w:val="Naslov2"/>
        <w:numPr>
          <w:ilvl w:val="1"/>
          <w:numId w:val="11"/>
        </w:numPr>
        <w:spacing w:line="260" w:lineRule="exact"/>
        <w:ind w:hanging="499"/>
        <w:rPr>
          <w:rFonts w:cs="Arial"/>
          <w:szCs w:val="20"/>
        </w:rPr>
      </w:pPr>
      <w:bookmarkStart w:id="52" w:name="_Toc336851746"/>
      <w:bookmarkStart w:id="53" w:name="_Toc336851794"/>
      <w:bookmarkStart w:id="54" w:name="_Toc188367090"/>
      <w:r w:rsidRPr="00AA7241">
        <w:rPr>
          <w:rFonts w:cs="Arial"/>
          <w:szCs w:val="20"/>
        </w:rPr>
        <w:t>Ponudbena dokumentacija</w:t>
      </w:r>
      <w:bookmarkEnd w:id="52"/>
      <w:bookmarkEnd w:id="53"/>
      <w:bookmarkEnd w:id="54"/>
    </w:p>
    <w:p w14:paraId="6EC9919D" w14:textId="77777777" w:rsidR="008E4247" w:rsidRPr="00AA7241" w:rsidRDefault="008E4247" w:rsidP="000C6091">
      <w:pPr>
        <w:spacing w:line="260" w:lineRule="exact"/>
        <w:jc w:val="both"/>
        <w:rPr>
          <w:rFonts w:cs="Arial"/>
          <w:szCs w:val="20"/>
        </w:rPr>
      </w:pPr>
    </w:p>
    <w:p w14:paraId="45E426FA" w14:textId="08AE89B3" w:rsidR="0028021E" w:rsidRPr="00AA7241" w:rsidRDefault="0028021E" w:rsidP="000C6091">
      <w:pPr>
        <w:spacing w:line="260" w:lineRule="exact"/>
        <w:jc w:val="both"/>
        <w:rPr>
          <w:rFonts w:cs="Arial"/>
          <w:szCs w:val="20"/>
        </w:rPr>
      </w:pPr>
      <w:r w:rsidRPr="00AA7241">
        <w:rPr>
          <w:rFonts w:cs="Arial"/>
          <w:szCs w:val="20"/>
        </w:rPr>
        <w:t>Ponudbeno dokumentacijo sestavljajo naslednji dokumenti:</w:t>
      </w:r>
    </w:p>
    <w:p w14:paraId="1E5AFC2D" w14:textId="7072DCBA" w:rsidR="00551200" w:rsidRPr="00AA7241" w:rsidRDefault="00551200" w:rsidP="000C6091">
      <w:pPr>
        <w:spacing w:line="260" w:lineRule="exact"/>
        <w:jc w:val="both"/>
        <w:rPr>
          <w:rFonts w:cs="Arial"/>
          <w:szCs w:val="20"/>
        </w:rPr>
      </w:pPr>
      <w:bookmarkStart w:id="55" w:name="_Hlk513630898"/>
      <w:bookmarkStart w:id="56" w:name="_Hlk503963054"/>
    </w:p>
    <w:p w14:paraId="3D7A7F53" w14:textId="0454AF8D" w:rsidR="00C60425" w:rsidRPr="00A60D4C" w:rsidRDefault="00C60425" w:rsidP="000C6091">
      <w:pPr>
        <w:pStyle w:val="Odstavekseznama"/>
        <w:numPr>
          <w:ilvl w:val="0"/>
          <w:numId w:val="10"/>
        </w:numPr>
        <w:spacing w:line="260" w:lineRule="exact"/>
        <w:ind w:left="720"/>
        <w:jc w:val="both"/>
        <w:rPr>
          <w:rFonts w:cs="Arial"/>
          <w:bCs/>
          <w:szCs w:val="20"/>
        </w:rPr>
      </w:pPr>
      <w:r w:rsidRPr="00A60D4C">
        <w:rPr>
          <w:rFonts w:cs="Arial"/>
          <w:bCs/>
          <w:szCs w:val="20"/>
        </w:rPr>
        <w:t>Izpolnjen obrazec »Zavarovanje za resnost ponudbe«,</w:t>
      </w:r>
    </w:p>
    <w:p w14:paraId="7AD6D26A" w14:textId="478E69B7" w:rsidR="00551200" w:rsidRPr="001365C6" w:rsidRDefault="00551200" w:rsidP="000C6091">
      <w:pPr>
        <w:pStyle w:val="Odstavekseznama"/>
        <w:numPr>
          <w:ilvl w:val="0"/>
          <w:numId w:val="10"/>
        </w:numPr>
        <w:spacing w:line="260" w:lineRule="exact"/>
        <w:ind w:left="720"/>
        <w:jc w:val="both"/>
        <w:rPr>
          <w:rFonts w:cs="Arial"/>
          <w:bCs/>
          <w:szCs w:val="20"/>
        </w:rPr>
      </w:pPr>
      <w:r w:rsidRPr="001365C6">
        <w:rPr>
          <w:rFonts w:cs="Arial"/>
          <w:szCs w:val="20"/>
        </w:rPr>
        <w:t xml:space="preserve">izpolnjen </w:t>
      </w:r>
      <w:r w:rsidRPr="00C60425">
        <w:rPr>
          <w:rFonts w:cs="Arial"/>
          <w:szCs w:val="20"/>
        </w:rPr>
        <w:t>obrazec »</w:t>
      </w:r>
      <w:r w:rsidRPr="001365C6">
        <w:rPr>
          <w:rFonts w:cs="Arial"/>
          <w:bCs/>
          <w:szCs w:val="20"/>
        </w:rPr>
        <w:t xml:space="preserve">Predračun«, </w:t>
      </w:r>
    </w:p>
    <w:bookmarkEnd w:id="55"/>
    <w:bookmarkEnd w:id="56"/>
    <w:p w14:paraId="25B9939D" w14:textId="77777777" w:rsidR="00C60425" w:rsidRDefault="0096610A" w:rsidP="00C60425">
      <w:pPr>
        <w:pStyle w:val="Odstavekseznama"/>
        <w:numPr>
          <w:ilvl w:val="0"/>
          <w:numId w:val="10"/>
        </w:numPr>
        <w:spacing w:line="260" w:lineRule="exact"/>
        <w:ind w:left="720"/>
        <w:jc w:val="both"/>
        <w:rPr>
          <w:rFonts w:cs="Arial"/>
          <w:bCs/>
          <w:szCs w:val="20"/>
        </w:rPr>
      </w:pPr>
      <w:r w:rsidRPr="001365C6">
        <w:rPr>
          <w:rFonts w:cs="Arial"/>
          <w:bCs/>
          <w:szCs w:val="20"/>
        </w:rPr>
        <w:t>izpolnjen obrazec »ESPD« (za vse gospodarske subjekte v ponudbi)</w:t>
      </w:r>
      <w:r w:rsidR="00B72380">
        <w:rPr>
          <w:rFonts w:cs="Arial"/>
          <w:bCs/>
          <w:szCs w:val="20"/>
        </w:rPr>
        <w:t>,</w:t>
      </w:r>
    </w:p>
    <w:p w14:paraId="3A28CC0D" w14:textId="4C9C5D71" w:rsidR="00BC00A8" w:rsidRDefault="00C60425" w:rsidP="00C60425">
      <w:pPr>
        <w:pStyle w:val="Odstavekseznama"/>
        <w:numPr>
          <w:ilvl w:val="0"/>
          <w:numId w:val="10"/>
        </w:numPr>
        <w:spacing w:line="260" w:lineRule="exact"/>
        <w:ind w:left="720"/>
        <w:jc w:val="both"/>
        <w:rPr>
          <w:rFonts w:cs="Arial"/>
          <w:bCs/>
          <w:szCs w:val="20"/>
        </w:rPr>
      </w:pPr>
      <w:r w:rsidRPr="00C60425">
        <w:rPr>
          <w:rFonts w:cs="Arial"/>
          <w:szCs w:val="20"/>
        </w:rPr>
        <w:t xml:space="preserve">izpolnjen obrazec »Soglasje podizvajalca« v primeru, da ponudnik nastopa s podizvajalci in ti zahtevajo neposredna plačila </w:t>
      </w:r>
      <w:r w:rsidR="001365C6" w:rsidRPr="00C60425">
        <w:rPr>
          <w:rFonts w:cs="Arial"/>
          <w:bCs/>
          <w:szCs w:val="20"/>
        </w:rPr>
        <w:t>ter</w:t>
      </w:r>
    </w:p>
    <w:p w14:paraId="629E1D96" w14:textId="3CF4E2DD" w:rsidR="00DF6872" w:rsidRPr="00A60D4C" w:rsidRDefault="00DF6872" w:rsidP="00C60425">
      <w:pPr>
        <w:pStyle w:val="Odstavekseznama"/>
        <w:numPr>
          <w:ilvl w:val="0"/>
          <w:numId w:val="10"/>
        </w:numPr>
        <w:spacing w:line="260" w:lineRule="exact"/>
        <w:ind w:left="720"/>
        <w:jc w:val="both"/>
        <w:rPr>
          <w:rFonts w:cs="Arial"/>
          <w:bCs/>
          <w:szCs w:val="20"/>
        </w:rPr>
      </w:pPr>
      <w:r w:rsidRPr="00A60D4C">
        <w:rPr>
          <w:rFonts w:cs="Arial"/>
          <w:bCs/>
          <w:szCs w:val="20"/>
        </w:rPr>
        <w:t xml:space="preserve">ogled – </w:t>
      </w:r>
      <w:r w:rsidR="00A60D4C" w:rsidRPr="00A60D4C">
        <w:rPr>
          <w:rFonts w:cs="Arial"/>
          <w:bCs/>
          <w:szCs w:val="20"/>
        </w:rPr>
        <w:t>izpolnjen obrazec »Potrdilo o opravljenem ogledu«</w:t>
      </w:r>
    </w:p>
    <w:p w14:paraId="7D227204" w14:textId="2AACF060" w:rsidR="00BC00A8" w:rsidRPr="00172297" w:rsidRDefault="00BC00A8" w:rsidP="000C6091">
      <w:pPr>
        <w:pStyle w:val="Odstavekseznama"/>
        <w:numPr>
          <w:ilvl w:val="0"/>
          <w:numId w:val="10"/>
        </w:numPr>
        <w:spacing w:line="260" w:lineRule="exact"/>
        <w:ind w:left="720"/>
        <w:jc w:val="both"/>
        <w:rPr>
          <w:rFonts w:cs="Arial"/>
          <w:szCs w:val="20"/>
        </w:rPr>
      </w:pPr>
      <w:r w:rsidRPr="00172297">
        <w:rPr>
          <w:rFonts w:cs="Arial"/>
          <w:bCs/>
          <w:szCs w:val="20"/>
        </w:rPr>
        <w:t>dokazila v zvezi z izpolnjevanjem meril iz točke 10 (</w:t>
      </w:r>
      <w:r w:rsidRPr="00172297">
        <w:rPr>
          <w:rFonts w:cs="Arial"/>
          <w:szCs w:val="20"/>
        </w:rPr>
        <w:t>Merilo) teh navodil</w:t>
      </w:r>
      <w:r w:rsidR="00C60425">
        <w:rPr>
          <w:rFonts w:cs="Arial"/>
          <w:szCs w:val="20"/>
        </w:rPr>
        <w:t>.</w:t>
      </w:r>
    </w:p>
    <w:p w14:paraId="0F19B6D1" w14:textId="68872306" w:rsidR="00BC00A8" w:rsidRPr="00AA7241" w:rsidRDefault="00BC00A8" w:rsidP="000C6091">
      <w:pPr>
        <w:pStyle w:val="Odstavekseznama"/>
        <w:shd w:val="clear" w:color="auto" w:fill="FFFFFF" w:themeFill="background1"/>
        <w:spacing w:line="260" w:lineRule="exact"/>
        <w:jc w:val="both"/>
        <w:rPr>
          <w:rFonts w:cs="Arial"/>
          <w:szCs w:val="20"/>
        </w:rPr>
      </w:pPr>
    </w:p>
    <w:p w14:paraId="566DD55E" w14:textId="76CB4485" w:rsidR="003E6425" w:rsidRPr="00AA7241" w:rsidRDefault="003E6425" w:rsidP="000C6091">
      <w:pPr>
        <w:spacing w:line="260" w:lineRule="exact"/>
        <w:jc w:val="both"/>
        <w:rPr>
          <w:rFonts w:cs="Arial"/>
          <w:szCs w:val="20"/>
        </w:rPr>
      </w:pPr>
      <w:bookmarkStart w:id="57" w:name="_Hlk514924822"/>
      <w:r w:rsidRPr="00AA7241">
        <w:rPr>
          <w:rFonts w:cs="Arial"/>
          <w:szCs w:val="20"/>
        </w:rPr>
        <w:t>Ponudnik v ponudbi priloži dokumente, ki so navedeni v tej točki</w:t>
      </w:r>
      <w:r w:rsidR="00C60425">
        <w:rPr>
          <w:rFonts w:cs="Arial"/>
          <w:szCs w:val="20"/>
        </w:rPr>
        <w:t>.</w:t>
      </w:r>
      <w:r w:rsidR="00AD0C62">
        <w:rPr>
          <w:rFonts w:cs="Arial"/>
          <w:szCs w:val="20"/>
        </w:rPr>
        <w:t xml:space="preserve"> </w:t>
      </w:r>
    </w:p>
    <w:p w14:paraId="4E9F5050" w14:textId="77777777" w:rsidR="003E6425" w:rsidRPr="00AA7241" w:rsidRDefault="003E6425" w:rsidP="000C6091">
      <w:pPr>
        <w:spacing w:line="260" w:lineRule="exact"/>
        <w:rPr>
          <w:rFonts w:cs="Arial"/>
          <w:szCs w:val="20"/>
        </w:rPr>
      </w:pPr>
    </w:p>
    <w:bookmarkEnd w:id="57"/>
    <w:p w14:paraId="47960F3A" w14:textId="50A0616E" w:rsidR="005D1AF9" w:rsidRPr="00AA7241" w:rsidRDefault="005D1AF9" w:rsidP="000C6091">
      <w:pPr>
        <w:spacing w:line="260" w:lineRule="exact"/>
        <w:jc w:val="both"/>
        <w:rPr>
          <w:rFonts w:cs="Arial"/>
          <w:szCs w:val="20"/>
        </w:rPr>
      </w:pPr>
      <w:r w:rsidRPr="00AA7241">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1FFD608D" w14:textId="77777777" w:rsidR="003E6425" w:rsidRPr="00AA7241" w:rsidRDefault="003E6425" w:rsidP="000C6091">
      <w:pPr>
        <w:spacing w:line="260" w:lineRule="exact"/>
        <w:jc w:val="both"/>
        <w:rPr>
          <w:rFonts w:cs="Arial"/>
          <w:szCs w:val="20"/>
        </w:rPr>
      </w:pPr>
    </w:p>
    <w:p w14:paraId="4ABD4621" w14:textId="5BF398BC" w:rsidR="002A34C8" w:rsidRPr="00AA7241" w:rsidRDefault="009F3533" w:rsidP="000C6091">
      <w:pPr>
        <w:spacing w:line="260" w:lineRule="exact"/>
        <w:jc w:val="both"/>
        <w:rPr>
          <w:rFonts w:cs="Arial"/>
          <w:szCs w:val="20"/>
        </w:rPr>
      </w:pPr>
      <w:r w:rsidRPr="00AA7241">
        <w:rPr>
          <w:rFonts w:cs="Arial"/>
          <w:szCs w:val="20"/>
        </w:rPr>
        <w:t>Ponudnik</w:t>
      </w:r>
      <w:r w:rsidR="004D6BEE" w:rsidRPr="00AA7241">
        <w:rPr>
          <w:rFonts w:cs="Arial"/>
          <w:szCs w:val="20"/>
        </w:rPr>
        <w:t xml:space="preserve">, ki odda ponudbo, pod kazensko in materialno odgovornostjo jamči, da so vsi podatki in dokumenti, podani v ponudbi, resnični, in </w:t>
      </w:r>
      <w:r w:rsidR="00453E39" w:rsidRPr="00AA7241">
        <w:rPr>
          <w:rFonts w:cs="Arial"/>
          <w:szCs w:val="20"/>
        </w:rPr>
        <w:t>da datoteke pr</w:t>
      </w:r>
      <w:r w:rsidR="00A14A3B" w:rsidRPr="00AA7241">
        <w:rPr>
          <w:rFonts w:cs="Arial"/>
          <w:szCs w:val="20"/>
        </w:rPr>
        <w:t>edlo</w:t>
      </w:r>
      <w:r w:rsidR="00453E39" w:rsidRPr="00AA7241">
        <w:rPr>
          <w:rFonts w:cs="Arial"/>
          <w:szCs w:val="20"/>
        </w:rPr>
        <w:t xml:space="preserve">ženih listin ustrezajo izvirniku. V nasprotnem primeru ponudnik naročniku odgovarja za vso škodo, ki mu je nastala. </w:t>
      </w:r>
    </w:p>
    <w:p w14:paraId="079609F4" w14:textId="77777777" w:rsidR="00453E39" w:rsidRPr="00AA7241" w:rsidRDefault="00453E39" w:rsidP="000C6091">
      <w:pPr>
        <w:spacing w:line="260" w:lineRule="exact"/>
        <w:jc w:val="both"/>
        <w:rPr>
          <w:rFonts w:cs="Arial"/>
          <w:szCs w:val="20"/>
        </w:rPr>
      </w:pPr>
    </w:p>
    <w:p w14:paraId="220896D5" w14:textId="77777777" w:rsidR="00453E39" w:rsidRPr="00AA7241" w:rsidRDefault="00453E39" w:rsidP="000C6091">
      <w:pPr>
        <w:spacing w:line="260" w:lineRule="exact"/>
        <w:jc w:val="both"/>
        <w:rPr>
          <w:rFonts w:cs="Arial"/>
          <w:szCs w:val="20"/>
        </w:rPr>
      </w:pPr>
      <w:r w:rsidRPr="00AA7241">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w:t>
      </w:r>
    </w:p>
    <w:p w14:paraId="3E8F1DE7" w14:textId="77777777" w:rsidR="00453E39" w:rsidRPr="00AA7241" w:rsidRDefault="00453E39" w:rsidP="000C6091">
      <w:pPr>
        <w:spacing w:line="260" w:lineRule="exact"/>
        <w:jc w:val="both"/>
        <w:rPr>
          <w:rFonts w:cs="Arial"/>
          <w:szCs w:val="20"/>
        </w:rPr>
      </w:pPr>
    </w:p>
    <w:p w14:paraId="137B0D6C" w14:textId="04062A77" w:rsidR="00453E39" w:rsidRPr="00AA7241" w:rsidRDefault="00453E39" w:rsidP="000C6091">
      <w:pPr>
        <w:spacing w:line="260" w:lineRule="exact"/>
        <w:jc w:val="both"/>
        <w:rPr>
          <w:rFonts w:cs="Arial"/>
          <w:szCs w:val="20"/>
        </w:rPr>
      </w:pPr>
      <w:r w:rsidRPr="00AA7241">
        <w:rPr>
          <w:rFonts w:cs="Arial"/>
          <w:szCs w:val="20"/>
        </w:rPr>
        <w:t xml:space="preserve">Šteje se, da je </w:t>
      </w:r>
      <w:r w:rsidR="00B046FC" w:rsidRPr="00AA7241">
        <w:rPr>
          <w:rFonts w:cs="Arial"/>
          <w:szCs w:val="20"/>
        </w:rPr>
        <w:t>z oddajo</w:t>
      </w:r>
      <w:r w:rsidRPr="00AA7241">
        <w:rPr>
          <w:rFonts w:cs="Arial"/>
          <w:szCs w:val="20"/>
        </w:rPr>
        <w:t xml:space="preserve">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1F79584D" w14:textId="722331DC" w:rsidR="00D844DB" w:rsidRPr="00AA7241" w:rsidRDefault="00D844DB" w:rsidP="000C6091">
      <w:pPr>
        <w:spacing w:line="260" w:lineRule="exact"/>
        <w:jc w:val="both"/>
        <w:rPr>
          <w:rFonts w:cs="Arial"/>
          <w:szCs w:val="20"/>
        </w:rPr>
      </w:pPr>
    </w:p>
    <w:p w14:paraId="16C556A9" w14:textId="77777777" w:rsidR="00DA00EB" w:rsidRPr="00AA7241" w:rsidRDefault="002B2D05" w:rsidP="000C6091">
      <w:pPr>
        <w:pStyle w:val="Naslov2"/>
        <w:numPr>
          <w:ilvl w:val="1"/>
          <w:numId w:val="11"/>
        </w:numPr>
        <w:spacing w:line="260" w:lineRule="exact"/>
        <w:ind w:hanging="499"/>
        <w:rPr>
          <w:rFonts w:cs="Arial"/>
          <w:szCs w:val="20"/>
        </w:rPr>
      </w:pPr>
      <w:bookmarkStart w:id="58" w:name="_Toc188367091"/>
      <w:r w:rsidRPr="00AA7241">
        <w:rPr>
          <w:rFonts w:cs="Arial"/>
          <w:szCs w:val="20"/>
        </w:rPr>
        <w:t>Sestavljanje ponudbe</w:t>
      </w:r>
      <w:bookmarkEnd w:id="58"/>
    </w:p>
    <w:p w14:paraId="2B9A53B5" w14:textId="2532A90B" w:rsidR="00A34879" w:rsidRPr="00AA7241" w:rsidRDefault="00A34879" w:rsidP="000C6091">
      <w:pPr>
        <w:spacing w:line="260" w:lineRule="exact"/>
        <w:jc w:val="both"/>
        <w:rPr>
          <w:rFonts w:cs="Arial"/>
          <w:szCs w:val="20"/>
        </w:rPr>
      </w:pPr>
    </w:p>
    <w:p w14:paraId="43649623" w14:textId="47063645" w:rsidR="002A1B13" w:rsidRPr="00AA7241" w:rsidRDefault="002A1B13" w:rsidP="000C6091">
      <w:pPr>
        <w:pStyle w:val="Naslov3"/>
        <w:spacing w:line="260" w:lineRule="exact"/>
        <w:rPr>
          <w:rFonts w:cs="Arial"/>
          <w:szCs w:val="20"/>
        </w:rPr>
      </w:pPr>
      <w:bookmarkStart w:id="59" w:name="_Toc188367092"/>
      <w:r w:rsidRPr="00AA7241">
        <w:rPr>
          <w:rFonts w:cs="Arial"/>
          <w:szCs w:val="20"/>
        </w:rPr>
        <w:t>Obrazec »Predračun</w:t>
      </w:r>
      <w:r w:rsidR="00FC2B7A" w:rsidRPr="00AA7241">
        <w:rPr>
          <w:rFonts w:cs="Arial"/>
          <w:szCs w:val="20"/>
        </w:rPr>
        <w:t>«</w:t>
      </w:r>
      <w:bookmarkEnd w:id="59"/>
    </w:p>
    <w:p w14:paraId="1E7C99E9" w14:textId="77777777" w:rsidR="002A1B13" w:rsidRPr="00AA7241" w:rsidRDefault="002A1B13" w:rsidP="00C60425">
      <w:pPr>
        <w:autoSpaceDE w:val="0"/>
        <w:autoSpaceDN w:val="0"/>
        <w:adjustRightInd w:val="0"/>
        <w:spacing w:line="260" w:lineRule="exact"/>
        <w:jc w:val="both"/>
        <w:rPr>
          <w:rFonts w:cs="Arial"/>
          <w:szCs w:val="20"/>
        </w:rPr>
      </w:pPr>
      <w:bookmarkStart w:id="60" w:name="_Toc458152704"/>
      <w:bookmarkStart w:id="61" w:name="_Toc447015426"/>
    </w:p>
    <w:p w14:paraId="76B96608" w14:textId="77777777" w:rsidR="00C60425" w:rsidRPr="008633A2" w:rsidRDefault="00C60425" w:rsidP="00C60425">
      <w:pPr>
        <w:suppressAutoHyphens/>
        <w:autoSpaceDN w:val="0"/>
        <w:spacing w:line="260" w:lineRule="exact"/>
        <w:jc w:val="both"/>
        <w:textAlignment w:val="baseline"/>
        <w:rPr>
          <w:rFonts w:eastAsia="Calibri"/>
        </w:rPr>
      </w:pPr>
      <w:bookmarkStart w:id="62" w:name="_Hlk513802734"/>
      <w:bookmarkStart w:id="63" w:name="_Toc517182784"/>
      <w:bookmarkEnd w:id="60"/>
      <w:r w:rsidRPr="008633A2">
        <w:rPr>
          <w:rFonts w:eastAsia="Calibri"/>
        </w:rPr>
        <w:t xml:space="preserve">Ponudnik mora v </w:t>
      </w:r>
      <w:r>
        <w:rPr>
          <w:rFonts w:eastAsia="Calibri"/>
        </w:rPr>
        <w:t>obrazcu »</w:t>
      </w:r>
      <w:r w:rsidRPr="008633A2">
        <w:rPr>
          <w:rFonts w:eastAsia="Calibri"/>
        </w:rPr>
        <w:t>Predračun</w:t>
      </w:r>
      <w:r>
        <w:rPr>
          <w:rFonts w:eastAsia="Calibri"/>
        </w:rPr>
        <w:t>« za katerega oddaja ponudbo</w:t>
      </w:r>
      <w:r w:rsidRPr="008633A2">
        <w:rPr>
          <w:rFonts w:eastAsia="Calibri"/>
        </w:rPr>
        <w:t xml:space="preserve"> ponujati vse postavke</w:t>
      </w:r>
      <w:r>
        <w:rPr>
          <w:rFonts w:eastAsia="Calibri"/>
        </w:rPr>
        <w:t xml:space="preserve">, ob </w:t>
      </w:r>
      <w:r w:rsidRPr="008633A2">
        <w:rPr>
          <w:rFonts w:eastAsia="Calibri"/>
        </w:rPr>
        <w:t xml:space="preserve">upoštevanju </w:t>
      </w:r>
      <w:r>
        <w:rPr>
          <w:rFonts w:eastAsia="Calibri"/>
        </w:rPr>
        <w:t>ostalih določil, ki so del dokumentacije naročila</w:t>
      </w:r>
      <w:r w:rsidRPr="008633A2">
        <w:rPr>
          <w:rFonts w:eastAsia="Calibri"/>
        </w:rPr>
        <w:t>.</w:t>
      </w:r>
    </w:p>
    <w:p w14:paraId="418C4B39" w14:textId="77777777" w:rsidR="00C60425" w:rsidRPr="008633A2" w:rsidRDefault="00C60425" w:rsidP="00C60425">
      <w:pPr>
        <w:suppressAutoHyphens/>
        <w:autoSpaceDN w:val="0"/>
        <w:spacing w:line="260" w:lineRule="exact"/>
        <w:jc w:val="both"/>
        <w:textAlignment w:val="baseline"/>
        <w:rPr>
          <w:rFonts w:eastAsia="Calibri"/>
        </w:rPr>
      </w:pPr>
    </w:p>
    <w:p w14:paraId="3E2EAF89" w14:textId="77777777" w:rsidR="00C60425" w:rsidRPr="008633A2" w:rsidRDefault="00C60425" w:rsidP="00C60425">
      <w:pPr>
        <w:suppressAutoHyphens/>
        <w:autoSpaceDN w:val="0"/>
        <w:spacing w:line="260" w:lineRule="exact"/>
        <w:jc w:val="both"/>
        <w:textAlignment w:val="baseline"/>
        <w:rPr>
          <w:rFonts w:eastAsia="Calibri"/>
        </w:rPr>
      </w:pPr>
      <w:r w:rsidRPr="008633A2">
        <w:rPr>
          <w:rFonts w:eastAsia="Calibri"/>
          <w:szCs w:val="20"/>
        </w:rPr>
        <w:t>Če ponudnik cene za posamezno postavko</w:t>
      </w:r>
      <w:r>
        <w:rPr>
          <w:rFonts w:eastAsia="Calibri"/>
          <w:szCs w:val="20"/>
        </w:rPr>
        <w:t xml:space="preserve">, </w:t>
      </w:r>
      <w:r w:rsidRPr="008633A2">
        <w:rPr>
          <w:rFonts w:eastAsia="Calibri"/>
          <w:szCs w:val="20"/>
        </w:rPr>
        <w:t>ne vpiše ali vpiše znak “0”, “/” ali “—“ oziroma smiselno enak znak, se šteje, da je nevpisana cena nič EUR.</w:t>
      </w:r>
    </w:p>
    <w:p w14:paraId="44A7804D" w14:textId="77777777" w:rsidR="00C60425" w:rsidRDefault="00C60425" w:rsidP="00C60425">
      <w:pPr>
        <w:suppressAutoHyphens/>
        <w:autoSpaceDN w:val="0"/>
        <w:spacing w:line="260" w:lineRule="exact"/>
        <w:jc w:val="both"/>
        <w:textAlignment w:val="baseline"/>
        <w:rPr>
          <w:rFonts w:eastAsia="Calibri"/>
        </w:rPr>
      </w:pPr>
      <w:r w:rsidRPr="008633A2">
        <w:rPr>
          <w:rFonts w:eastAsia="Calibri"/>
        </w:rPr>
        <w:t>Ponudbena cena mora zajemati vse davke, popuste, stroške, ki vplivajo na oblikovanje ponudbene cene.</w:t>
      </w:r>
    </w:p>
    <w:p w14:paraId="35948862" w14:textId="77777777" w:rsidR="00DF6872" w:rsidRPr="008633A2" w:rsidRDefault="00DF6872" w:rsidP="00C60425">
      <w:pPr>
        <w:suppressAutoHyphens/>
        <w:autoSpaceDN w:val="0"/>
        <w:spacing w:line="260" w:lineRule="exact"/>
        <w:jc w:val="both"/>
        <w:textAlignment w:val="baseline"/>
        <w:rPr>
          <w:rFonts w:eastAsia="Calibri"/>
        </w:rPr>
      </w:pPr>
    </w:p>
    <w:p w14:paraId="243BC309" w14:textId="77777777" w:rsidR="00C60425" w:rsidRPr="008633A2" w:rsidRDefault="00C60425" w:rsidP="00C60425">
      <w:pPr>
        <w:suppressAutoHyphens/>
        <w:autoSpaceDN w:val="0"/>
        <w:spacing w:line="260" w:lineRule="exact"/>
        <w:jc w:val="both"/>
        <w:textAlignment w:val="baseline"/>
        <w:rPr>
          <w:rFonts w:eastAsia="Calibri"/>
        </w:rPr>
      </w:pPr>
      <w:r w:rsidRPr="008633A2">
        <w:rPr>
          <w:rFonts w:eastAsia="Calibri"/>
        </w:rPr>
        <w:lastRenderedPageBreak/>
        <w:t>Ponudnik ne sme spreminjati vsebine predračuna.</w:t>
      </w:r>
    </w:p>
    <w:p w14:paraId="23B5FEA6" w14:textId="77777777" w:rsidR="00C60425" w:rsidRPr="008633A2" w:rsidRDefault="00C60425" w:rsidP="00C60425">
      <w:pPr>
        <w:suppressAutoHyphens/>
        <w:autoSpaceDN w:val="0"/>
        <w:spacing w:line="260" w:lineRule="exact"/>
        <w:jc w:val="both"/>
        <w:textAlignment w:val="baseline"/>
        <w:rPr>
          <w:rFonts w:eastAsia="Calibri"/>
        </w:rPr>
      </w:pPr>
    </w:p>
    <w:p w14:paraId="17F6D9A2" w14:textId="77777777" w:rsidR="00C60425" w:rsidRPr="008633A2" w:rsidRDefault="00C60425" w:rsidP="00C60425">
      <w:pPr>
        <w:suppressAutoHyphens/>
        <w:autoSpaceDN w:val="0"/>
        <w:spacing w:line="260" w:lineRule="exact"/>
        <w:jc w:val="both"/>
        <w:textAlignment w:val="baseline"/>
        <w:rPr>
          <w:rFonts w:eastAsia="Calibri"/>
        </w:rPr>
      </w:pPr>
      <w:r w:rsidRPr="008633A2">
        <w:rPr>
          <w:rFonts w:eastAsia="Calibri"/>
        </w:rPr>
        <w:t>V primeru, da bo naročnik pri pregledu in ocenjevanju ponudb odkril računske napake, bo ravnal v skladu s sedmim odstavkom 89. člena ZJN-3.</w:t>
      </w:r>
    </w:p>
    <w:p w14:paraId="7407DF95" w14:textId="77777777" w:rsidR="00C60425" w:rsidRDefault="00C60425" w:rsidP="00C60425">
      <w:pPr>
        <w:spacing w:line="260" w:lineRule="exact"/>
        <w:jc w:val="both"/>
        <w:rPr>
          <w:rFonts w:cs="Arial"/>
          <w:szCs w:val="20"/>
        </w:rPr>
      </w:pPr>
    </w:p>
    <w:p w14:paraId="6D195F1F" w14:textId="77777777" w:rsidR="00C60425" w:rsidRDefault="00C60425" w:rsidP="00C60425">
      <w:pPr>
        <w:shd w:val="clear" w:color="auto" w:fill="FFFFFF"/>
        <w:suppressAutoHyphens/>
        <w:autoSpaceDN w:val="0"/>
        <w:spacing w:line="260" w:lineRule="exact"/>
        <w:jc w:val="both"/>
        <w:textAlignment w:val="baseline"/>
        <w:rPr>
          <w:rFonts w:eastAsia="Calibri"/>
          <w:bCs/>
        </w:rPr>
      </w:pPr>
      <w:r w:rsidRPr="004A1A40">
        <w:rPr>
          <w:rFonts w:eastAsia="Calibri"/>
          <w:bCs/>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B1164A">
        <w:rPr>
          <w:rFonts w:eastAsia="Calibri"/>
          <w:bCs/>
        </w:rPr>
        <w:t xml:space="preserve">v obliki </w:t>
      </w:r>
      <w:proofErr w:type="spellStart"/>
      <w:r w:rsidRPr="00B1164A">
        <w:rPr>
          <w:rFonts w:eastAsia="Calibri"/>
          <w:bCs/>
        </w:rPr>
        <w:t>word</w:t>
      </w:r>
      <w:proofErr w:type="spellEnd"/>
      <w:r w:rsidRPr="00B1164A">
        <w:rPr>
          <w:rFonts w:eastAsia="Calibri"/>
          <w:bCs/>
        </w:rPr>
        <w:t xml:space="preserve">, </w:t>
      </w:r>
      <w:proofErr w:type="spellStart"/>
      <w:r w:rsidRPr="00B1164A">
        <w:rPr>
          <w:rFonts w:eastAsia="Calibri"/>
          <w:bCs/>
        </w:rPr>
        <w:t>excel</w:t>
      </w:r>
      <w:proofErr w:type="spellEnd"/>
      <w:r w:rsidRPr="00B1164A">
        <w:rPr>
          <w:rFonts w:eastAsia="Calibri"/>
          <w:bCs/>
        </w:rPr>
        <w:t xml:space="preserve"> ali </w:t>
      </w:r>
      <w:proofErr w:type="spellStart"/>
      <w:r w:rsidRPr="00B1164A">
        <w:rPr>
          <w:rFonts w:eastAsia="Calibri"/>
          <w:bCs/>
        </w:rPr>
        <w:t>pdf</w:t>
      </w:r>
      <w:proofErr w:type="spellEnd"/>
      <w:r w:rsidRPr="00B1164A">
        <w:rPr>
          <w:rFonts w:eastAsia="Calibri"/>
          <w:bCs/>
        </w:rPr>
        <w:t>.</w:t>
      </w:r>
      <w:r w:rsidRPr="004A1A40">
        <w:rPr>
          <w:rFonts w:eastAsia="Calibri"/>
          <w:bCs/>
        </w:rPr>
        <w:t xml:space="preserve"> »Skupna ponudbena vrednost«, ki bo vpisana v istoimenski razdelek in dokument, ki bo naložen kot predračun v del »Predračun«, bosta razvidna in dostopna na javnem odpiranju ponudb.</w:t>
      </w:r>
    </w:p>
    <w:p w14:paraId="01631C2E" w14:textId="77777777" w:rsidR="00C60425" w:rsidRDefault="00C60425" w:rsidP="00C60425">
      <w:pPr>
        <w:shd w:val="clear" w:color="auto" w:fill="FFFFFF"/>
        <w:suppressAutoHyphens/>
        <w:autoSpaceDN w:val="0"/>
        <w:spacing w:line="260" w:lineRule="exact"/>
        <w:jc w:val="both"/>
        <w:textAlignment w:val="baseline"/>
        <w:rPr>
          <w:rFonts w:eastAsia="Calibri"/>
          <w:bCs/>
        </w:rPr>
      </w:pPr>
    </w:p>
    <w:p w14:paraId="523CC430" w14:textId="77777777" w:rsidR="00C60425" w:rsidRPr="00650C4D" w:rsidRDefault="00C60425" w:rsidP="00C60425">
      <w:pPr>
        <w:shd w:val="clear" w:color="auto" w:fill="FFFFFF"/>
        <w:spacing w:line="260" w:lineRule="exact"/>
        <w:jc w:val="both"/>
        <w:rPr>
          <w:rFonts w:eastAsia="Calibri"/>
          <w:bCs/>
        </w:rPr>
      </w:pPr>
      <w:r w:rsidRPr="00650C4D">
        <w:rPr>
          <w:rFonts w:eastAsia="Calibri"/>
          <w:bCs/>
        </w:rPr>
        <w:t>V primeru razhajanj med podatki navedenimi v razdelku »Skupna ponudbena vrednost« in dokumentu, ki je predložen v delu »Predračun«, kot veljavni štejejo podatki v dokumentu, ki je predložen v delu »Predračun«.</w:t>
      </w:r>
    </w:p>
    <w:p w14:paraId="003F371D" w14:textId="77777777" w:rsidR="00C60425" w:rsidRPr="00650C4D" w:rsidRDefault="00C60425" w:rsidP="00C60425">
      <w:pPr>
        <w:shd w:val="clear" w:color="auto" w:fill="FFFFFF"/>
        <w:spacing w:line="260" w:lineRule="exact"/>
        <w:jc w:val="both"/>
        <w:rPr>
          <w:rFonts w:eastAsia="Calibri"/>
          <w:bCs/>
        </w:rPr>
      </w:pPr>
    </w:p>
    <w:p w14:paraId="14321207" w14:textId="77777777" w:rsidR="00C60425" w:rsidRPr="00650C4D" w:rsidRDefault="00C60425" w:rsidP="00C60425">
      <w:pPr>
        <w:shd w:val="clear" w:color="auto" w:fill="FFFFFF"/>
        <w:spacing w:line="260" w:lineRule="exact"/>
        <w:jc w:val="both"/>
        <w:rPr>
          <w:rFonts w:eastAsia="Calibri"/>
          <w:bCs/>
        </w:rPr>
      </w:pPr>
      <w:r w:rsidRPr="00650C4D">
        <w:rPr>
          <w:rFonts w:eastAsia="Calibri"/>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5D04923C" w14:textId="77777777" w:rsidR="006D76A5" w:rsidRPr="00AA7241" w:rsidRDefault="006D76A5" w:rsidP="000C6091">
      <w:pPr>
        <w:spacing w:line="260" w:lineRule="exact"/>
        <w:jc w:val="both"/>
        <w:rPr>
          <w:rFonts w:cs="Arial"/>
          <w:szCs w:val="20"/>
        </w:rPr>
      </w:pPr>
    </w:p>
    <w:p w14:paraId="7370FABE" w14:textId="77777777" w:rsidR="00B90434" w:rsidRPr="00AA7241" w:rsidRDefault="00B90434" w:rsidP="000C6091">
      <w:pPr>
        <w:pStyle w:val="Naslov3"/>
        <w:spacing w:line="260" w:lineRule="exact"/>
        <w:rPr>
          <w:rFonts w:cs="Arial"/>
          <w:szCs w:val="20"/>
        </w:rPr>
      </w:pPr>
      <w:bookmarkStart w:id="64" w:name="_Toc188367093"/>
      <w:bookmarkStart w:id="65" w:name="_Hlk514417482"/>
      <w:bookmarkEnd w:id="62"/>
      <w:bookmarkEnd w:id="63"/>
      <w:r w:rsidRPr="00AA7241">
        <w:rPr>
          <w:rFonts w:cs="Arial"/>
          <w:szCs w:val="20"/>
        </w:rPr>
        <w:t>Obrazec »</w:t>
      </w:r>
      <w:r w:rsidR="0096610A" w:rsidRPr="00AA7241">
        <w:rPr>
          <w:rFonts w:cs="Arial"/>
          <w:szCs w:val="20"/>
        </w:rPr>
        <w:t>ESPD</w:t>
      </w:r>
      <w:r w:rsidRPr="00AA7241">
        <w:rPr>
          <w:rFonts w:cs="Arial"/>
          <w:szCs w:val="20"/>
        </w:rPr>
        <w:t>«</w:t>
      </w:r>
      <w:r w:rsidR="0096610A" w:rsidRPr="00AA7241">
        <w:rPr>
          <w:rFonts w:cs="Arial"/>
          <w:szCs w:val="20"/>
        </w:rPr>
        <w:t xml:space="preserve"> - za vse gospodarske subjekte</w:t>
      </w:r>
      <w:bookmarkEnd w:id="64"/>
    </w:p>
    <w:bookmarkEnd w:id="65"/>
    <w:p w14:paraId="50504442" w14:textId="77777777" w:rsidR="00B90434" w:rsidRPr="00AA7241" w:rsidRDefault="00B90434" w:rsidP="000C6091">
      <w:pPr>
        <w:spacing w:line="260" w:lineRule="exact"/>
        <w:jc w:val="both"/>
        <w:rPr>
          <w:rFonts w:cs="Arial"/>
          <w:szCs w:val="20"/>
          <w:highlight w:val="yellow"/>
        </w:rPr>
      </w:pPr>
    </w:p>
    <w:p w14:paraId="077A672F" w14:textId="77777777" w:rsidR="000922BC" w:rsidRPr="00AA7241" w:rsidRDefault="000922BC" w:rsidP="000C6091">
      <w:pPr>
        <w:spacing w:line="260" w:lineRule="exact"/>
        <w:jc w:val="both"/>
        <w:rPr>
          <w:rFonts w:cs="Arial"/>
          <w:szCs w:val="20"/>
        </w:rPr>
      </w:pPr>
      <w:r w:rsidRPr="00AA724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DD52F2B" w14:textId="77777777" w:rsidR="000922BC" w:rsidRDefault="000922BC" w:rsidP="000C6091">
      <w:pPr>
        <w:spacing w:line="260" w:lineRule="exact"/>
        <w:jc w:val="both"/>
        <w:rPr>
          <w:rFonts w:cs="Arial"/>
          <w:szCs w:val="20"/>
        </w:rPr>
      </w:pPr>
    </w:p>
    <w:p w14:paraId="24DFCD20" w14:textId="4CD3EF1B" w:rsidR="00C60425" w:rsidRDefault="00C60425" w:rsidP="000C6091">
      <w:pPr>
        <w:spacing w:line="260" w:lineRule="exact"/>
        <w:jc w:val="both"/>
        <w:rPr>
          <w:rFonts w:cs="Arial"/>
          <w:szCs w:val="20"/>
        </w:rPr>
      </w:pPr>
      <w:r w:rsidRPr="00C60425">
        <w:rPr>
          <w:rFonts w:cs="Arial"/>
          <w:szCs w:val="20"/>
        </w:rPr>
        <w:t>V primeru, da je v obrazcu ESPD zahtevan obvezen vnos v posamezno polje, naročnik pa se v predmetni dokumentaciji naročila v zvezi s tem poljem ni opredelil, ponudnik vpiše poljuben številčni ali črkovni znak.</w:t>
      </w:r>
    </w:p>
    <w:p w14:paraId="0DC7427B" w14:textId="77777777" w:rsidR="00C60425" w:rsidRPr="00AA7241" w:rsidRDefault="00C60425" w:rsidP="000C6091">
      <w:pPr>
        <w:spacing w:line="260" w:lineRule="exact"/>
        <w:jc w:val="both"/>
        <w:rPr>
          <w:rFonts w:cs="Arial"/>
          <w:szCs w:val="20"/>
        </w:rPr>
      </w:pPr>
    </w:p>
    <w:p w14:paraId="65BC5A66" w14:textId="05E4E455" w:rsidR="00256DAE" w:rsidRPr="0048229F" w:rsidRDefault="000922BC" w:rsidP="000C6091">
      <w:pPr>
        <w:spacing w:line="260" w:lineRule="exact"/>
        <w:jc w:val="both"/>
        <w:rPr>
          <w:rFonts w:cs="Arial"/>
          <w:szCs w:val="20"/>
        </w:rPr>
      </w:pPr>
      <w:r w:rsidRPr="00AA7241">
        <w:rPr>
          <w:rFonts w:cs="Arial"/>
          <w:szCs w:val="20"/>
        </w:rPr>
        <w:t xml:space="preserve">S predložitvijo obrazca ESPD se šteje, da je ponudnik podal tudi izjavo, da potrjuje, da ni povezan s funkcionarjem in po </w:t>
      </w:r>
      <w:r w:rsidRPr="0048229F">
        <w:rPr>
          <w:rFonts w:cs="Arial"/>
          <w:szCs w:val="20"/>
        </w:rPr>
        <w:t>njegovem vedenju ni povezan z družinskim članom funkcionarja na način, določen v prvem odstavku 35. člena Zakona o integriteti in preprečevanju korupcije (</w:t>
      </w:r>
      <w:r w:rsidR="00256DAE" w:rsidRPr="00256DAE">
        <w:rPr>
          <w:rFonts w:cs="Arial"/>
          <w:szCs w:val="20"/>
        </w:rPr>
        <w:t xml:space="preserve">Uradni list RS, št. 69/11 – uradno prečiščeno besedilo, 158/20, 3/22 – </w:t>
      </w:r>
      <w:proofErr w:type="spellStart"/>
      <w:r w:rsidR="00256DAE" w:rsidRPr="00256DAE">
        <w:rPr>
          <w:rFonts w:cs="Arial"/>
          <w:szCs w:val="20"/>
        </w:rPr>
        <w:t>ZDeb</w:t>
      </w:r>
      <w:proofErr w:type="spellEnd"/>
      <w:r w:rsidR="00256DAE" w:rsidRPr="00256DAE">
        <w:rPr>
          <w:rFonts w:cs="Arial"/>
          <w:szCs w:val="20"/>
        </w:rPr>
        <w:t xml:space="preserve"> in 16/23 – </w:t>
      </w:r>
      <w:proofErr w:type="spellStart"/>
      <w:r w:rsidR="00256DAE" w:rsidRPr="00256DAE">
        <w:rPr>
          <w:rFonts w:cs="Arial"/>
          <w:szCs w:val="20"/>
        </w:rPr>
        <w:t>ZZPri</w:t>
      </w:r>
      <w:proofErr w:type="spellEnd"/>
      <w:r w:rsidRPr="0048229F">
        <w:rPr>
          <w:rFonts w:cs="Arial"/>
          <w:szCs w:val="20"/>
        </w:rPr>
        <w:t xml:space="preserve">; v nadaljnjem besedilu: </w:t>
      </w:r>
      <w:proofErr w:type="spellStart"/>
      <w:r w:rsidRPr="0048229F">
        <w:rPr>
          <w:rFonts w:cs="Arial"/>
          <w:szCs w:val="20"/>
        </w:rPr>
        <w:t>ZIntPK</w:t>
      </w:r>
      <w:proofErr w:type="spellEnd"/>
      <w:r w:rsidRPr="0048229F">
        <w:rPr>
          <w:rFonts w:cs="Arial"/>
          <w:szCs w:val="20"/>
        </w:rPr>
        <w:t>)</w:t>
      </w:r>
      <w:r w:rsidR="00256DAE">
        <w:rPr>
          <w:rFonts w:cs="Arial"/>
          <w:szCs w:val="20"/>
        </w:rPr>
        <w:t xml:space="preserve"> </w:t>
      </w:r>
      <w:r w:rsidR="00256DAE" w:rsidRPr="00256DAE">
        <w:rPr>
          <w:rFonts w:cs="Arial"/>
          <w:szCs w:val="20"/>
        </w:rPr>
        <w:t>ter izjavo, da ne obstaja izključitveni razlog, določen v podtočki 5 poglavja Razlogi za izključitev teh navodil.</w:t>
      </w:r>
    </w:p>
    <w:p w14:paraId="11B34B75" w14:textId="77777777" w:rsidR="000922BC" w:rsidRPr="0048229F" w:rsidRDefault="000922BC" w:rsidP="000C6091">
      <w:pPr>
        <w:spacing w:line="260" w:lineRule="exact"/>
        <w:jc w:val="both"/>
        <w:rPr>
          <w:rFonts w:cs="Arial"/>
          <w:szCs w:val="20"/>
        </w:rPr>
      </w:pPr>
    </w:p>
    <w:p w14:paraId="4FC52D84" w14:textId="77777777" w:rsidR="00256DAE" w:rsidRPr="00256DAE" w:rsidRDefault="00256DAE" w:rsidP="00256DAE">
      <w:pPr>
        <w:spacing w:line="260" w:lineRule="exact"/>
        <w:jc w:val="both"/>
        <w:rPr>
          <w:rFonts w:cs="Arial"/>
          <w:szCs w:val="20"/>
        </w:rPr>
      </w:pPr>
      <w:r w:rsidRPr="00256DAE">
        <w:rPr>
          <w:rFonts w:cs="Arial"/>
          <w:szCs w:val="20"/>
        </w:rPr>
        <w:t>Navedbe v ESPD in/ali dokazila, ki ji predloži gospodarski subjekt, morajo biti veljavni.</w:t>
      </w:r>
    </w:p>
    <w:p w14:paraId="5A70122B" w14:textId="77777777" w:rsidR="00256DAE" w:rsidRPr="00256DAE" w:rsidRDefault="00256DAE" w:rsidP="00256DAE">
      <w:pPr>
        <w:spacing w:line="260" w:lineRule="exact"/>
        <w:jc w:val="both"/>
        <w:rPr>
          <w:rFonts w:cs="Arial"/>
          <w:szCs w:val="20"/>
        </w:rPr>
      </w:pPr>
    </w:p>
    <w:p w14:paraId="1875E712" w14:textId="77777777" w:rsidR="00256DAE" w:rsidRPr="00256DAE" w:rsidRDefault="00256DAE" w:rsidP="00256DAE">
      <w:pPr>
        <w:spacing w:line="260" w:lineRule="exact"/>
        <w:jc w:val="both"/>
        <w:rPr>
          <w:rFonts w:cs="Arial"/>
          <w:szCs w:val="20"/>
        </w:rPr>
      </w:pPr>
      <w:r w:rsidRPr="00256DAE">
        <w:rPr>
          <w:rFonts w:cs="Arial"/>
          <w:szCs w:val="20"/>
        </w:rPr>
        <w:t>Gospodarski subjekt naročnikov obrazec ESPD (datoteka XML) uvozi na spletni povezavi: https://ejn.gov.si/espd in v njega neposredno vnese zahtevane podatke.</w:t>
      </w:r>
    </w:p>
    <w:p w14:paraId="7E2E6325" w14:textId="77777777" w:rsidR="00256DAE" w:rsidRPr="00256DAE" w:rsidRDefault="00256DAE" w:rsidP="00256DAE">
      <w:pPr>
        <w:spacing w:line="260" w:lineRule="exact"/>
        <w:jc w:val="both"/>
        <w:rPr>
          <w:rFonts w:cs="Arial"/>
          <w:szCs w:val="20"/>
        </w:rPr>
      </w:pPr>
    </w:p>
    <w:p w14:paraId="549E78D4" w14:textId="77777777" w:rsidR="00256DAE" w:rsidRPr="00256DAE" w:rsidRDefault="00256DAE" w:rsidP="00256DAE">
      <w:pPr>
        <w:spacing w:line="260" w:lineRule="exact"/>
        <w:jc w:val="both"/>
        <w:rPr>
          <w:rFonts w:cs="Arial"/>
          <w:szCs w:val="20"/>
        </w:rPr>
      </w:pPr>
      <w:r w:rsidRPr="00256DAE">
        <w:rPr>
          <w:rFonts w:cs="Arial"/>
          <w:szCs w:val="20"/>
        </w:rPr>
        <w:t>Izpolnjen in podpisan ESPD mora biti v ponudbi priložen za vse gospodarske subjekte, ki v kakršni koli vlogi sodelujejo v ponudbi (ponudnik, sodelujoči ponudniki v primeru skupne ponudbe).</w:t>
      </w:r>
    </w:p>
    <w:p w14:paraId="5E8E368E" w14:textId="77777777" w:rsidR="00256DAE" w:rsidRPr="00256DAE" w:rsidRDefault="00256DAE" w:rsidP="00256DAE">
      <w:pPr>
        <w:spacing w:line="260" w:lineRule="exact"/>
        <w:jc w:val="both"/>
        <w:rPr>
          <w:rFonts w:cs="Arial"/>
          <w:szCs w:val="20"/>
        </w:rPr>
      </w:pPr>
    </w:p>
    <w:p w14:paraId="10CFC1C0" w14:textId="77777777" w:rsidR="00256DAE" w:rsidRPr="00256DAE" w:rsidRDefault="00256DAE" w:rsidP="00256DAE">
      <w:pPr>
        <w:spacing w:line="260" w:lineRule="exact"/>
        <w:jc w:val="both"/>
        <w:rPr>
          <w:rFonts w:cs="Arial"/>
          <w:szCs w:val="20"/>
        </w:rPr>
      </w:pPr>
      <w:r w:rsidRPr="00256DAE">
        <w:rPr>
          <w:rFonts w:cs="Arial"/>
          <w:szCs w:val="20"/>
        </w:rPr>
        <w:t xml:space="preserve">Ponudnik, ki v sistemu e-JN oddaja ponudbo, naloži svoj ESPD v razdelek »Dokumenti«, del »ESPD – ponudnik«, ESPD ostalih sodelujočih pa naloži v razdelek »Sodelujoči«, del »ESPD – ostali sodelujoči«. </w:t>
      </w:r>
    </w:p>
    <w:p w14:paraId="0D48A644" w14:textId="77777777" w:rsidR="00256DAE" w:rsidRPr="00256DAE" w:rsidRDefault="00256DAE" w:rsidP="00256DAE">
      <w:pPr>
        <w:spacing w:line="260" w:lineRule="exact"/>
        <w:jc w:val="both"/>
        <w:rPr>
          <w:rFonts w:cs="Arial"/>
          <w:szCs w:val="20"/>
        </w:rPr>
      </w:pPr>
      <w:r w:rsidRPr="00256DAE">
        <w:rPr>
          <w:rFonts w:cs="Arial"/>
          <w:szCs w:val="20"/>
        </w:rPr>
        <w:t xml:space="preserve">Ponudnik, ki v sistemu e-JN oddaja ponudbo, naloži elektronsko podpisan ESPD v </w:t>
      </w:r>
      <w:proofErr w:type="spellStart"/>
      <w:r w:rsidRPr="00256DAE">
        <w:rPr>
          <w:rFonts w:cs="Arial"/>
          <w:szCs w:val="20"/>
        </w:rPr>
        <w:t>xml</w:t>
      </w:r>
      <w:proofErr w:type="spellEnd"/>
      <w:r w:rsidRPr="00256DAE">
        <w:rPr>
          <w:rFonts w:cs="Arial"/>
          <w:szCs w:val="20"/>
        </w:rPr>
        <w:t xml:space="preserve">. obliki ali nepodpisan ESPD v </w:t>
      </w:r>
      <w:proofErr w:type="spellStart"/>
      <w:r w:rsidRPr="00256DAE">
        <w:rPr>
          <w:rFonts w:cs="Arial"/>
          <w:szCs w:val="20"/>
        </w:rPr>
        <w:t>xml</w:t>
      </w:r>
      <w:proofErr w:type="spellEnd"/>
      <w:r w:rsidRPr="00256DAE">
        <w:rPr>
          <w:rFonts w:cs="Arial"/>
          <w:szCs w:val="20"/>
        </w:rPr>
        <w:t xml:space="preserve">. obliki, pri čemer se v slednjem primeru v skladu Splošnimi pogoji uporabe sistema e-JN šteje, da je oddan pravno zavezujoč dokument, ki ima enako veljavnost kot podpisan. </w:t>
      </w:r>
    </w:p>
    <w:p w14:paraId="3A282E3D" w14:textId="40DDD704" w:rsidR="00443103" w:rsidRDefault="00256DAE" w:rsidP="00256DAE">
      <w:pPr>
        <w:spacing w:line="260" w:lineRule="exact"/>
        <w:jc w:val="both"/>
        <w:rPr>
          <w:rFonts w:cs="Arial"/>
          <w:szCs w:val="20"/>
        </w:rPr>
      </w:pPr>
      <w:r w:rsidRPr="00256DAE">
        <w:rPr>
          <w:rFonts w:cs="Arial"/>
          <w:szCs w:val="20"/>
        </w:rPr>
        <w:t xml:space="preserve">Za ostale sodelujoče ponudnik v razdelek »Sodelujoči«, del »ESPD – ostali sodelujoči« priloži podpisane ESPD v </w:t>
      </w:r>
      <w:proofErr w:type="spellStart"/>
      <w:r w:rsidRPr="00256DAE">
        <w:rPr>
          <w:rFonts w:cs="Arial"/>
          <w:szCs w:val="20"/>
        </w:rPr>
        <w:t>pdf</w:t>
      </w:r>
      <w:proofErr w:type="spellEnd"/>
      <w:r w:rsidRPr="00256DAE">
        <w:rPr>
          <w:rFonts w:cs="Arial"/>
          <w:szCs w:val="20"/>
        </w:rPr>
        <w:t xml:space="preserve">. obliki, ali v elektronski obliki podpisan </w:t>
      </w:r>
      <w:proofErr w:type="spellStart"/>
      <w:r w:rsidRPr="00256DAE">
        <w:rPr>
          <w:rFonts w:cs="Arial"/>
          <w:szCs w:val="20"/>
        </w:rPr>
        <w:t>xml</w:t>
      </w:r>
      <w:proofErr w:type="spellEnd"/>
      <w:r w:rsidRPr="00256DAE">
        <w:rPr>
          <w:rFonts w:cs="Arial"/>
          <w:szCs w:val="20"/>
        </w:rPr>
        <w:t>.</w:t>
      </w:r>
    </w:p>
    <w:p w14:paraId="3D7B2237" w14:textId="77777777" w:rsidR="00DF6872" w:rsidRDefault="00DF6872" w:rsidP="00256DAE">
      <w:pPr>
        <w:spacing w:line="260" w:lineRule="exact"/>
        <w:jc w:val="both"/>
        <w:rPr>
          <w:rFonts w:cs="Arial"/>
          <w:szCs w:val="20"/>
        </w:rPr>
      </w:pPr>
    </w:p>
    <w:p w14:paraId="3D402B4B" w14:textId="06E958F5" w:rsidR="00BC615D" w:rsidRPr="00AA7241" w:rsidRDefault="00BC615D" w:rsidP="000C6091">
      <w:pPr>
        <w:pStyle w:val="Naslov3"/>
        <w:spacing w:line="260" w:lineRule="exact"/>
        <w:rPr>
          <w:rFonts w:cs="Arial"/>
          <w:szCs w:val="20"/>
        </w:rPr>
      </w:pPr>
      <w:bookmarkStart w:id="66" w:name="_Toc188367094"/>
      <w:r w:rsidRPr="00AA7241">
        <w:rPr>
          <w:rFonts w:cs="Arial"/>
          <w:szCs w:val="20"/>
        </w:rPr>
        <w:lastRenderedPageBreak/>
        <w:t>Drug</w:t>
      </w:r>
      <w:r w:rsidR="006F5488" w:rsidRPr="00AA7241">
        <w:rPr>
          <w:rFonts w:cs="Arial"/>
          <w:szCs w:val="20"/>
        </w:rPr>
        <w:t xml:space="preserve">i dokumenti </w:t>
      </w:r>
      <w:r w:rsidRPr="00AA7241">
        <w:rPr>
          <w:rFonts w:cs="Arial"/>
          <w:szCs w:val="20"/>
        </w:rPr>
        <w:t>ponudbe</w:t>
      </w:r>
      <w:bookmarkEnd w:id="66"/>
    </w:p>
    <w:p w14:paraId="61C9BD94" w14:textId="77777777" w:rsidR="00BC615D" w:rsidRPr="00AA7241" w:rsidRDefault="00BC615D" w:rsidP="000C6091">
      <w:pPr>
        <w:spacing w:line="260" w:lineRule="exact"/>
        <w:jc w:val="both"/>
        <w:rPr>
          <w:rFonts w:eastAsia="Times New Roman" w:cs="Arial"/>
          <w:szCs w:val="20"/>
        </w:rPr>
      </w:pPr>
    </w:p>
    <w:p w14:paraId="55B607E4" w14:textId="77777777" w:rsidR="00AB1810" w:rsidRPr="00AA7241" w:rsidRDefault="00BC615D" w:rsidP="000C6091">
      <w:pPr>
        <w:spacing w:line="260" w:lineRule="exact"/>
        <w:jc w:val="both"/>
        <w:rPr>
          <w:rFonts w:eastAsia="Times New Roman" w:cs="Arial"/>
          <w:szCs w:val="20"/>
        </w:rPr>
      </w:pPr>
      <w:r w:rsidRPr="00AA7241">
        <w:rPr>
          <w:rFonts w:eastAsia="Times New Roman" w:cs="Arial"/>
          <w:szCs w:val="20"/>
        </w:rPr>
        <w:t>Ponudnik mora ostale dokumente ponudbene dokumentacije naložiti v informacijski sistem e-JN v razdelek »Drug</w:t>
      </w:r>
      <w:r w:rsidR="00AB1810" w:rsidRPr="00AA7241">
        <w:rPr>
          <w:rFonts w:eastAsia="Times New Roman" w:cs="Arial"/>
          <w:szCs w:val="20"/>
        </w:rPr>
        <w:t>i dokumenti</w:t>
      </w:r>
      <w:r w:rsidRPr="00AA7241">
        <w:rPr>
          <w:rFonts w:eastAsia="Times New Roman" w:cs="Arial"/>
          <w:szCs w:val="20"/>
        </w:rPr>
        <w:t>«.</w:t>
      </w:r>
    </w:p>
    <w:p w14:paraId="6213D4D0" w14:textId="77777777" w:rsidR="00AB1810" w:rsidRPr="00AA7241" w:rsidRDefault="00AB1810" w:rsidP="000C6091">
      <w:pPr>
        <w:spacing w:line="260" w:lineRule="exact"/>
        <w:jc w:val="both"/>
        <w:rPr>
          <w:rFonts w:eastAsia="Times New Roman" w:cs="Arial"/>
          <w:szCs w:val="20"/>
        </w:rPr>
      </w:pPr>
    </w:p>
    <w:p w14:paraId="3B504E4F" w14:textId="4B36793F" w:rsidR="00BC615D" w:rsidRPr="00AA7241" w:rsidRDefault="00BC615D" w:rsidP="000C6091">
      <w:pPr>
        <w:autoSpaceDE w:val="0"/>
        <w:autoSpaceDN w:val="0"/>
        <w:adjustRightInd w:val="0"/>
        <w:spacing w:line="260" w:lineRule="exact"/>
        <w:jc w:val="both"/>
        <w:rPr>
          <w:rFonts w:cs="Arial"/>
          <w:szCs w:val="20"/>
        </w:rPr>
      </w:pPr>
      <w:r w:rsidRPr="00AA7241">
        <w:rPr>
          <w:rFonts w:cs="Arial"/>
          <w:szCs w:val="20"/>
        </w:rPr>
        <w:t xml:space="preserve">Dokumenti, ki se naložijo v razdelek </w:t>
      </w:r>
      <w:r w:rsidR="00AB1810" w:rsidRPr="00AA7241">
        <w:rPr>
          <w:rFonts w:cs="Arial"/>
          <w:szCs w:val="20"/>
        </w:rPr>
        <w:t xml:space="preserve">»Drugi dokumenti« </w:t>
      </w:r>
      <w:r w:rsidRPr="00AA7241">
        <w:rPr>
          <w:rFonts w:cs="Arial"/>
          <w:szCs w:val="20"/>
        </w:rPr>
        <w:t>so (če se zahteva podpis) lahko podpisani fizično in skenirani kot *.</w:t>
      </w:r>
      <w:proofErr w:type="spellStart"/>
      <w:r w:rsidRPr="00AA7241">
        <w:rPr>
          <w:rFonts w:cs="Arial"/>
          <w:szCs w:val="20"/>
        </w:rPr>
        <w:t>pdf</w:t>
      </w:r>
      <w:proofErr w:type="spellEnd"/>
      <w:r w:rsidRPr="00AA7241">
        <w:rPr>
          <w:rFonts w:cs="Arial"/>
          <w:szCs w:val="20"/>
        </w:rPr>
        <w:t xml:space="preserve"> dokument ali drug format, ki omogoča shranjevanje skeniranega dokumenta (kot so primeroma *.</w:t>
      </w:r>
      <w:proofErr w:type="spellStart"/>
      <w:r w:rsidRPr="00AA7241">
        <w:rPr>
          <w:rFonts w:cs="Arial"/>
          <w:szCs w:val="20"/>
        </w:rPr>
        <w:t>tif</w:t>
      </w:r>
      <w:proofErr w:type="spellEnd"/>
      <w:r w:rsidRPr="00AA7241">
        <w:rPr>
          <w:rFonts w:cs="Arial"/>
          <w:szCs w:val="20"/>
        </w:rPr>
        <w:t>, *.</w:t>
      </w:r>
      <w:proofErr w:type="spellStart"/>
      <w:r w:rsidRPr="00AA7241">
        <w:rPr>
          <w:rFonts w:cs="Arial"/>
          <w:szCs w:val="20"/>
        </w:rPr>
        <w:t>jpg</w:t>
      </w:r>
      <w:proofErr w:type="spellEnd"/>
      <w:r w:rsidRPr="00AA7241">
        <w:rPr>
          <w:rFonts w:cs="Arial"/>
          <w:szCs w:val="20"/>
        </w:rPr>
        <w:t xml:space="preserve"> ali drugi), lahko pa so podpisani elektronsko in naloženi kot *.</w:t>
      </w:r>
      <w:proofErr w:type="spellStart"/>
      <w:r w:rsidRPr="00AA7241">
        <w:rPr>
          <w:rFonts w:cs="Arial"/>
          <w:szCs w:val="20"/>
        </w:rPr>
        <w:t>pdf</w:t>
      </w:r>
      <w:proofErr w:type="spellEnd"/>
      <w:r w:rsidRPr="00AA7241">
        <w:rPr>
          <w:rFonts w:cs="Arial"/>
          <w:szCs w:val="20"/>
        </w:rPr>
        <w:t xml:space="preserve"> dokument.</w:t>
      </w:r>
    </w:p>
    <w:p w14:paraId="348CDCC1" w14:textId="77777777" w:rsidR="003B5BA5" w:rsidRPr="00AA7241" w:rsidRDefault="003B5BA5" w:rsidP="000C6091">
      <w:pPr>
        <w:spacing w:line="260" w:lineRule="exact"/>
        <w:jc w:val="both"/>
        <w:rPr>
          <w:rFonts w:eastAsia="Times New Roman" w:cs="Arial"/>
          <w:szCs w:val="20"/>
        </w:rPr>
      </w:pPr>
    </w:p>
    <w:p w14:paraId="789A699B" w14:textId="0D5FDAC5" w:rsidR="00F632CF" w:rsidRPr="00AA7241" w:rsidRDefault="00F632CF" w:rsidP="000C6091">
      <w:pPr>
        <w:pStyle w:val="Naslov4"/>
        <w:numPr>
          <w:ilvl w:val="3"/>
          <w:numId w:val="16"/>
        </w:numPr>
        <w:spacing w:line="260" w:lineRule="exact"/>
        <w:ind w:left="782" w:hanging="782"/>
        <w:rPr>
          <w:rFonts w:eastAsia="Calibri" w:cs="Arial"/>
          <w:szCs w:val="20"/>
        </w:rPr>
      </w:pPr>
      <w:bookmarkStart w:id="67" w:name="_Toc19270033"/>
      <w:bookmarkStart w:id="68" w:name="_Toc188367095"/>
      <w:r w:rsidRPr="00AA7241">
        <w:rPr>
          <w:rFonts w:eastAsia="Calibri" w:cs="Arial"/>
          <w:szCs w:val="20"/>
        </w:rPr>
        <w:t>Dokazila v zvezi z izpolnjevanjem meril iz točke 10 (Merila) teh navodil</w:t>
      </w:r>
      <w:bookmarkEnd w:id="67"/>
      <w:bookmarkEnd w:id="68"/>
    </w:p>
    <w:p w14:paraId="56D265E1" w14:textId="77777777" w:rsidR="00F632CF" w:rsidRPr="00AA7241" w:rsidRDefault="00F632CF" w:rsidP="00256DAE">
      <w:pPr>
        <w:spacing w:line="260" w:lineRule="exact"/>
        <w:jc w:val="both"/>
        <w:rPr>
          <w:rFonts w:eastAsia="Calibri" w:cs="Arial"/>
          <w:szCs w:val="20"/>
        </w:rPr>
      </w:pPr>
    </w:p>
    <w:p w14:paraId="161FD5D8" w14:textId="77777777" w:rsidR="00256DAE" w:rsidRDefault="00256DAE" w:rsidP="00256DAE">
      <w:pPr>
        <w:autoSpaceDE w:val="0"/>
        <w:autoSpaceDN w:val="0"/>
        <w:adjustRightInd w:val="0"/>
        <w:spacing w:line="260" w:lineRule="exact"/>
        <w:jc w:val="both"/>
        <w:rPr>
          <w:rFonts w:eastAsiaTheme="minorHAnsi" w:cs="Arial"/>
          <w:szCs w:val="20"/>
        </w:rPr>
      </w:pPr>
      <w:r w:rsidRPr="007934A4">
        <w:rPr>
          <w:rFonts w:eastAsiaTheme="minorHAnsi" w:cs="Arial"/>
          <w:szCs w:val="20"/>
        </w:rPr>
        <w:t>Ponudni</w:t>
      </w:r>
      <w:r>
        <w:rPr>
          <w:rFonts w:eastAsiaTheme="minorHAnsi" w:cs="Arial"/>
          <w:szCs w:val="20"/>
        </w:rPr>
        <w:t xml:space="preserve">k naloži izpolnjen obrazec </w:t>
      </w:r>
      <w:r w:rsidRPr="0029426F">
        <w:rPr>
          <w:rFonts w:eastAsiaTheme="minorHAnsi" w:cs="Arial"/>
          <w:szCs w:val="20"/>
        </w:rPr>
        <w:t>»Izjava ponudnika o številu zaposlenih in pooblastilo za pridobitev podatkov od Zavoda za pokojninsko in invalidsko zavarovanje Slovenije«</w:t>
      </w:r>
      <w:r>
        <w:rPr>
          <w:rFonts w:eastAsiaTheme="minorHAnsi" w:cs="Arial"/>
          <w:szCs w:val="20"/>
        </w:rPr>
        <w:t>.</w:t>
      </w:r>
    </w:p>
    <w:p w14:paraId="68D16CE9" w14:textId="77777777" w:rsidR="00B2278E" w:rsidRPr="00AA7241" w:rsidRDefault="00B2278E" w:rsidP="000C6091">
      <w:pPr>
        <w:autoSpaceDE w:val="0"/>
        <w:autoSpaceDN w:val="0"/>
        <w:adjustRightInd w:val="0"/>
        <w:spacing w:line="260" w:lineRule="exact"/>
        <w:jc w:val="both"/>
        <w:rPr>
          <w:rFonts w:eastAsiaTheme="minorHAnsi" w:cs="Arial"/>
          <w:szCs w:val="20"/>
        </w:rPr>
      </w:pPr>
    </w:p>
    <w:p w14:paraId="4DAC1FA8" w14:textId="0E354D92" w:rsidR="00A01BD6" w:rsidRPr="00AA7241" w:rsidRDefault="00A01BD6" w:rsidP="000C6091">
      <w:pPr>
        <w:pStyle w:val="Naslov4"/>
        <w:spacing w:line="260" w:lineRule="exact"/>
        <w:ind w:left="851" w:hanging="851"/>
        <w:rPr>
          <w:rFonts w:cs="Arial"/>
          <w:szCs w:val="20"/>
        </w:rPr>
      </w:pPr>
      <w:bookmarkStart w:id="69" w:name="_Toc336851751"/>
      <w:bookmarkStart w:id="70" w:name="_Toc336851799"/>
      <w:bookmarkStart w:id="71" w:name="_Toc188367096"/>
      <w:bookmarkStart w:id="72" w:name="_Hlk506301483"/>
      <w:r w:rsidRPr="00AA7241">
        <w:rPr>
          <w:rFonts w:cs="Arial"/>
          <w:szCs w:val="20"/>
        </w:rPr>
        <w:t>Obrazec »Soglasje podizvajalca za neposredna plačila</w:t>
      </w:r>
      <w:bookmarkEnd w:id="69"/>
      <w:bookmarkEnd w:id="70"/>
      <w:r w:rsidRPr="00AA7241">
        <w:rPr>
          <w:rFonts w:cs="Arial"/>
          <w:szCs w:val="20"/>
        </w:rPr>
        <w:t>«</w:t>
      </w:r>
      <w:bookmarkEnd w:id="71"/>
    </w:p>
    <w:bookmarkEnd w:id="72"/>
    <w:p w14:paraId="5F474200" w14:textId="77777777" w:rsidR="00A01BD6" w:rsidRPr="00AA7241" w:rsidRDefault="00A01BD6" w:rsidP="000C6091">
      <w:pPr>
        <w:shd w:val="clear" w:color="auto" w:fill="FFFFFF" w:themeFill="background1"/>
        <w:spacing w:line="260" w:lineRule="exact"/>
        <w:jc w:val="both"/>
        <w:rPr>
          <w:rFonts w:cs="Arial"/>
          <w:szCs w:val="20"/>
        </w:rPr>
      </w:pPr>
    </w:p>
    <w:p w14:paraId="0388EA66" w14:textId="1D36214B" w:rsidR="009D1EAD" w:rsidRDefault="00A01BD6" w:rsidP="000C6091">
      <w:pPr>
        <w:shd w:val="clear" w:color="auto" w:fill="FFFFFF" w:themeFill="background1"/>
        <w:spacing w:line="260" w:lineRule="exact"/>
        <w:jc w:val="both"/>
        <w:rPr>
          <w:rFonts w:cs="Arial"/>
          <w:szCs w:val="20"/>
        </w:rPr>
      </w:pPr>
      <w:r w:rsidRPr="00AA7241">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bookmarkEnd w:id="61"/>
    </w:p>
    <w:p w14:paraId="40A80E77" w14:textId="0A3FCB5E" w:rsidR="009C5282" w:rsidRDefault="009C5282" w:rsidP="000C6091">
      <w:pPr>
        <w:shd w:val="clear" w:color="auto" w:fill="FFFFFF" w:themeFill="background1"/>
        <w:spacing w:line="260" w:lineRule="exact"/>
        <w:jc w:val="both"/>
        <w:rPr>
          <w:rFonts w:cs="Arial"/>
          <w:szCs w:val="20"/>
        </w:rPr>
      </w:pPr>
    </w:p>
    <w:p w14:paraId="5A727C16" w14:textId="03D84535" w:rsidR="007D7E26" w:rsidRDefault="007D7E26" w:rsidP="007D7E26">
      <w:pPr>
        <w:pStyle w:val="Naslov4"/>
        <w:spacing w:line="260" w:lineRule="exact"/>
        <w:ind w:left="851" w:hanging="851"/>
        <w:rPr>
          <w:rFonts w:cs="Arial"/>
          <w:szCs w:val="20"/>
        </w:rPr>
      </w:pPr>
      <w:bookmarkStart w:id="73" w:name="_Toc188367097"/>
      <w:r>
        <w:rPr>
          <w:rFonts w:cs="Arial"/>
          <w:szCs w:val="20"/>
        </w:rPr>
        <w:t>Finančna zavarovanja</w:t>
      </w:r>
      <w:bookmarkEnd w:id="73"/>
    </w:p>
    <w:p w14:paraId="2A7DD29A" w14:textId="77777777" w:rsidR="007D7E26" w:rsidRDefault="007D7E26" w:rsidP="007D7E26">
      <w:pPr>
        <w:rPr>
          <w:lang w:eastAsia="en-US"/>
        </w:rPr>
      </w:pPr>
    </w:p>
    <w:p w14:paraId="1A82FB19" w14:textId="77777777" w:rsidR="007D7E26" w:rsidRDefault="007D7E26" w:rsidP="007D7E26">
      <w:pPr>
        <w:spacing w:line="260" w:lineRule="exact"/>
        <w:jc w:val="both"/>
        <w:rPr>
          <w:lang w:eastAsia="en-US"/>
        </w:rPr>
      </w:pPr>
      <w:r>
        <w:rPr>
          <w:lang w:eastAsia="en-US"/>
        </w:rPr>
        <w:t>Ponudnik mora za zavarovanje predložiti finančno zavarovanje (v nadaljnjem besedilu: zavarovanje). Zavarovanje mora biti brezpogojno in plačljivo na prvi poziv. Gospodarski subjekt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DE7A05C" w14:textId="77777777" w:rsidR="007D7E26" w:rsidRDefault="007D7E26" w:rsidP="007D7E26">
      <w:pPr>
        <w:spacing w:line="260" w:lineRule="exact"/>
        <w:jc w:val="both"/>
        <w:rPr>
          <w:lang w:eastAsia="en-US"/>
        </w:rPr>
      </w:pPr>
    </w:p>
    <w:p w14:paraId="29FFBEB1" w14:textId="77777777" w:rsidR="007D7E26" w:rsidRDefault="007D7E26" w:rsidP="007D7E26">
      <w:pPr>
        <w:spacing w:line="260" w:lineRule="exact"/>
        <w:jc w:val="both"/>
        <w:rPr>
          <w:lang w:eastAsia="en-US"/>
        </w:rPr>
      </w:pPr>
      <w:r>
        <w:rPr>
          <w:lang w:eastAsia="en-US"/>
        </w:rPr>
        <w:t>Uporabljena valuta mora biti enaka valuti javnega naročila. Zavarovanje lahko izbrani gospodarski subjekt predloži na priloženemu vzorcu iz razpisne dokumentacije ali na svojem obrazcu.</w:t>
      </w:r>
    </w:p>
    <w:p w14:paraId="53435AE6" w14:textId="77777777" w:rsidR="007D7E26" w:rsidRDefault="007D7E26" w:rsidP="007D7E26">
      <w:pPr>
        <w:spacing w:line="260" w:lineRule="exact"/>
        <w:jc w:val="both"/>
        <w:rPr>
          <w:lang w:eastAsia="en-US"/>
        </w:rPr>
      </w:pPr>
    </w:p>
    <w:p w14:paraId="38CFE77F" w14:textId="5A031826" w:rsidR="007D7E26" w:rsidRPr="007D7E26" w:rsidRDefault="007D7E26" w:rsidP="007D7E26">
      <w:pPr>
        <w:spacing w:line="260" w:lineRule="exact"/>
        <w:jc w:val="both"/>
        <w:rPr>
          <w:lang w:eastAsia="en-US"/>
        </w:rPr>
      </w:pPr>
      <w:r>
        <w:rPr>
          <w:lang w:eastAsia="en-US"/>
        </w:rPr>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26A2F59" w14:textId="77777777" w:rsidR="007D7E26" w:rsidRDefault="007D7E26" w:rsidP="007D7E26">
      <w:pPr>
        <w:shd w:val="clear" w:color="auto" w:fill="FFFFFF" w:themeFill="background1"/>
        <w:spacing w:line="260" w:lineRule="exact"/>
        <w:jc w:val="both"/>
        <w:rPr>
          <w:rFonts w:cs="Arial"/>
          <w:szCs w:val="20"/>
        </w:rPr>
      </w:pPr>
    </w:p>
    <w:p w14:paraId="7861759E" w14:textId="0B810F7C" w:rsidR="007D7E26" w:rsidRDefault="007D7E26" w:rsidP="007D7E26">
      <w:pPr>
        <w:pStyle w:val="Naslov5"/>
        <w:spacing w:line="260" w:lineRule="exact"/>
        <w:ind w:left="993" w:hanging="993"/>
      </w:pPr>
      <w:bookmarkStart w:id="74" w:name="_Toc188367098"/>
      <w:r>
        <w:t>Zavarovanje za resnost ponudbe</w:t>
      </w:r>
      <w:bookmarkEnd w:id="74"/>
    </w:p>
    <w:p w14:paraId="1E05994A" w14:textId="77777777" w:rsidR="007D7E26" w:rsidRDefault="007D7E26" w:rsidP="007D7E26">
      <w:pPr>
        <w:spacing w:line="260" w:lineRule="exact"/>
        <w:jc w:val="both"/>
        <w:rPr>
          <w:lang w:eastAsia="en-US"/>
        </w:rPr>
      </w:pPr>
    </w:p>
    <w:p w14:paraId="568424D4" w14:textId="5D2BAECD" w:rsidR="007D7E26" w:rsidRPr="00B40B24" w:rsidRDefault="007D7E26" w:rsidP="007D7E26">
      <w:pPr>
        <w:spacing w:line="260" w:lineRule="exact"/>
        <w:jc w:val="both"/>
        <w:rPr>
          <w:rFonts w:cs="Arial"/>
          <w:iCs/>
          <w:szCs w:val="20"/>
        </w:rPr>
      </w:pPr>
      <w:r w:rsidRPr="00B40B24">
        <w:rPr>
          <w:rFonts w:cs="Arial"/>
          <w:iCs/>
          <w:szCs w:val="20"/>
        </w:rPr>
        <w:t>Ponudnik mora, kot zavarovanje za resnost ponudbe, v ponudbi predložiti finančno zavarovanje za resnost ponudbe</w:t>
      </w:r>
      <w:r>
        <w:rPr>
          <w:rFonts w:cs="Arial"/>
          <w:iCs/>
          <w:szCs w:val="20"/>
        </w:rPr>
        <w:t>,</w:t>
      </w:r>
      <w:r w:rsidRPr="00B40B24">
        <w:rPr>
          <w:rFonts w:cs="Arial"/>
          <w:iCs/>
          <w:szCs w:val="20"/>
        </w:rPr>
        <w:t xml:space="preserve"> izdano s strani banke (bančna garancija za resnost ponudbe) ali zavarovalnice (kavcijsko zavarovanje).</w:t>
      </w:r>
    </w:p>
    <w:p w14:paraId="2685BAA6" w14:textId="77777777" w:rsidR="007D7E26" w:rsidRPr="00B40B24" w:rsidRDefault="007D7E26" w:rsidP="007D7E26">
      <w:pPr>
        <w:spacing w:line="260" w:lineRule="exact"/>
        <w:jc w:val="both"/>
        <w:rPr>
          <w:rFonts w:cs="Arial"/>
          <w:iCs/>
          <w:szCs w:val="20"/>
        </w:rPr>
      </w:pPr>
    </w:p>
    <w:p w14:paraId="73563FC7" w14:textId="77777777" w:rsidR="007D7E26" w:rsidRPr="00B40B24" w:rsidRDefault="007D7E26" w:rsidP="007D7E26">
      <w:pPr>
        <w:spacing w:line="260" w:lineRule="exact"/>
        <w:jc w:val="both"/>
        <w:rPr>
          <w:rFonts w:cs="Arial"/>
          <w:iCs/>
          <w:szCs w:val="20"/>
        </w:rPr>
      </w:pPr>
      <w:r w:rsidRPr="00B40B24">
        <w:rPr>
          <w:rFonts w:cs="Arial"/>
          <w:iCs/>
          <w:szCs w:val="20"/>
        </w:rPr>
        <w:t>Naročnik bo zavarovanje za resnost ponudbe unovčil v naslednjih primerih:</w:t>
      </w:r>
    </w:p>
    <w:p w14:paraId="4ED9AE74" w14:textId="77777777" w:rsidR="007D7E26" w:rsidRPr="00B40B24" w:rsidRDefault="007D7E26" w:rsidP="007D7E26">
      <w:pPr>
        <w:numPr>
          <w:ilvl w:val="0"/>
          <w:numId w:val="41"/>
        </w:numPr>
        <w:spacing w:line="260" w:lineRule="exact"/>
        <w:ind w:left="426" w:hanging="426"/>
        <w:jc w:val="both"/>
        <w:rPr>
          <w:rFonts w:cs="Arial"/>
          <w:iCs/>
          <w:szCs w:val="20"/>
        </w:rPr>
      </w:pPr>
      <w:r w:rsidRPr="00B40B24">
        <w:rPr>
          <w:rFonts w:cs="Arial"/>
          <w:iCs/>
          <w:szCs w:val="20"/>
        </w:rPr>
        <w:t>če bo ponudnik umaknil ponudbo po poteku roka za prejem ponudb ali nedopustno spremenil ponudbo v času njene veljavnosti ali</w:t>
      </w:r>
    </w:p>
    <w:p w14:paraId="1006670B" w14:textId="77777777" w:rsidR="007D7E26" w:rsidRPr="00B40B24" w:rsidRDefault="007D7E26" w:rsidP="007D7E26">
      <w:pPr>
        <w:numPr>
          <w:ilvl w:val="0"/>
          <w:numId w:val="41"/>
        </w:numPr>
        <w:spacing w:line="260" w:lineRule="exact"/>
        <w:ind w:left="426" w:hanging="426"/>
        <w:jc w:val="both"/>
        <w:rPr>
          <w:rFonts w:cs="Arial"/>
          <w:iCs/>
          <w:szCs w:val="20"/>
        </w:rPr>
      </w:pPr>
      <w:r w:rsidRPr="00B40B24">
        <w:rPr>
          <w:rFonts w:cs="Arial"/>
          <w:iCs/>
          <w:szCs w:val="20"/>
        </w:rPr>
        <w:t>če ponudnik na poziv naročnika ne bo podpisal pogodbe ali</w:t>
      </w:r>
    </w:p>
    <w:p w14:paraId="60ABCEBC" w14:textId="77777777" w:rsidR="007D7E26" w:rsidRPr="00B40B24" w:rsidRDefault="007D7E26" w:rsidP="007D7E26">
      <w:pPr>
        <w:numPr>
          <w:ilvl w:val="0"/>
          <w:numId w:val="41"/>
        </w:numPr>
        <w:spacing w:line="260" w:lineRule="exact"/>
        <w:ind w:left="426" w:hanging="426"/>
        <w:jc w:val="both"/>
        <w:rPr>
          <w:rFonts w:cs="Arial"/>
          <w:iCs/>
          <w:szCs w:val="20"/>
        </w:rPr>
      </w:pPr>
      <w:r w:rsidRPr="00B40B24">
        <w:rPr>
          <w:rFonts w:cs="Arial"/>
          <w:iCs/>
          <w:szCs w:val="20"/>
        </w:rPr>
        <w:t>če ponudnik ne bo predložil zavarovanja za dobro izvedbo pogodbenih obveznosti v skladu s pogoji naročila.</w:t>
      </w:r>
    </w:p>
    <w:p w14:paraId="3A26F5E9" w14:textId="77777777" w:rsidR="007D7E26" w:rsidRPr="00B40B24" w:rsidRDefault="007D7E26" w:rsidP="007D7E26">
      <w:pPr>
        <w:spacing w:line="260" w:lineRule="exact"/>
        <w:jc w:val="both"/>
        <w:rPr>
          <w:rFonts w:cs="Arial"/>
          <w:szCs w:val="20"/>
        </w:rPr>
      </w:pPr>
    </w:p>
    <w:p w14:paraId="03B4CFE7" w14:textId="2F9EB42E" w:rsidR="007D7E26" w:rsidRPr="00B40B24" w:rsidRDefault="007D7E26" w:rsidP="007D7E26">
      <w:pPr>
        <w:spacing w:line="260" w:lineRule="exact"/>
        <w:jc w:val="both"/>
        <w:rPr>
          <w:rFonts w:cs="Arial"/>
          <w:szCs w:val="20"/>
        </w:rPr>
      </w:pPr>
      <w:r w:rsidRPr="00B40B24">
        <w:rPr>
          <w:rFonts w:cs="Arial"/>
          <w:szCs w:val="20"/>
        </w:rPr>
        <w:t>Višina zavarovanja za resnost ponudbe znaša</w:t>
      </w:r>
      <w:r>
        <w:rPr>
          <w:rFonts w:cs="Arial"/>
          <w:szCs w:val="20"/>
        </w:rPr>
        <w:t xml:space="preserve"> </w:t>
      </w:r>
      <w:r w:rsidR="00A60D4C" w:rsidRPr="008C54B9">
        <w:rPr>
          <w:rFonts w:cs="Arial"/>
          <w:szCs w:val="20"/>
        </w:rPr>
        <w:t>5</w:t>
      </w:r>
      <w:r w:rsidRPr="008C54B9">
        <w:rPr>
          <w:rFonts w:cs="Arial"/>
          <w:szCs w:val="20"/>
        </w:rPr>
        <w:t>.</w:t>
      </w:r>
      <w:r w:rsidR="00A60D4C" w:rsidRPr="008C54B9">
        <w:rPr>
          <w:rFonts w:cs="Arial"/>
          <w:szCs w:val="20"/>
        </w:rPr>
        <w:t>1</w:t>
      </w:r>
      <w:r w:rsidRPr="008C54B9">
        <w:rPr>
          <w:rFonts w:cs="Arial"/>
          <w:szCs w:val="20"/>
        </w:rPr>
        <w:t>00,00</w:t>
      </w:r>
      <w:r>
        <w:rPr>
          <w:rFonts w:cs="Arial"/>
          <w:szCs w:val="20"/>
        </w:rPr>
        <w:t xml:space="preserve"> EUR.</w:t>
      </w:r>
    </w:p>
    <w:p w14:paraId="10185C3D" w14:textId="77777777" w:rsidR="007D7E26" w:rsidRPr="007D7E26" w:rsidRDefault="007D7E26" w:rsidP="007D7E26">
      <w:pPr>
        <w:spacing w:line="260" w:lineRule="exact"/>
        <w:jc w:val="both"/>
        <w:rPr>
          <w:rFonts w:cs="Arial"/>
          <w:szCs w:val="20"/>
          <w:highlight w:val="yellow"/>
        </w:rPr>
      </w:pPr>
    </w:p>
    <w:p w14:paraId="1934D296" w14:textId="2A2FA84B" w:rsidR="007D7E26" w:rsidRPr="00B40B24" w:rsidRDefault="007D7E26" w:rsidP="007D7E26">
      <w:pPr>
        <w:spacing w:line="260" w:lineRule="exact"/>
        <w:jc w:val="both"/>
        <w:rPr>
          <w:rFonts w:cs="Arial"/>
          <w:szCs w:val="20"/>
        </w:rPr>
      </w:pPr>
      <w:r w:rsidRPr="00EA4698">
        <w:rPr>
          <w:rFonts w:cs="Arial"/>
          <w:szCs w:val="20"/>
        </w:rPr>
        <w:t xml:space="preserve">Zavarovanje za resnost ponudbe mora veljati do vključno </w:t>
      </w:r>
      <w:r w:rsidR="00C46B3E" w:rsidRPr="008C54B9">
        <w:rPr>
          <w:rFonts w:cs="Arial"/>
          <w:b/>
          <w:bCs/>
          <w:szCs w:val="20"/>
        </w:rPr>
        <w:t>1</w:t>
      </w:r>
      <w:r w:rsidRPr="008C54B9">
        <w:rPr>
          <w:rFonts w:cs="Arial"/>
          <w:b/>
          <w:bCs/>
          <w:szCs w:val="20"/>
        </w:rPr>
        <w:t xml:space="preserve">. </w:t>
      </w:r>
      <w:r w:rsidR="00C46B3E" w:rsidRPr="008C54B9">
        <w:rPr>
          <w:rFonts w:cs="Arial"/>
          <w:b/>
          <w:bCs/>
          <w:szCs w:val="20"/>
        </w:rPr>
        <w:t>8</w:t>
      </w:r>
      <w:r w:rsidRPr="008C54B9">
        <w:rPr>
          <w:rFonts w:cs="Arial"/>
          <w:b/>
          <w:bCs/>
          <w:szCs w:val="20"/>
        </w:rPr>
        <w:t>. 202</w:t>
      </w:r>
      <w:r w:rsidR="00C46B3E" w:rsidRPr="008C54B9">
        <w:rPr>
          <w:rFonts w:cs="Arial"/>
          <w:b/>
          <w:bCs/>
          <w:szCs w:val="20"/>
        </w:rPr>
        <w:t>5</w:t>
      </w:r>
      <w:r w:rsidRPr="008C54B9">
        <w:rPr>
          <w:rFonts w:cs="Arial"/>
          <w:b/>
          <w:bCs/>
          <w:szCs w:val="20"/>
        </w:rPr>
        <w:t>.</w:t>
      </w:r>
    </w:p>
    <w:p w14:paraId="2666BF90" w14:textId="77777777" w:rsidR="007D7E26" w:rsidRPr="00F65869" w:rsidRDefault="007D7E26" w:rsidP="007D7E26">
      <w:pPr>
        <w:spacing w:line="260" w:lineRule="exact"/>
        <w:jc w:val="both"/>
        <w:rPr>
          <w:rFonts w:cs="Arial"/>
          <w:szCs w:val="20"/>
        </w:rPr>
      </w:pPr>
      <w:r w:rsidRPr="00F65869">
        <w:rPr>
          <w:rFonts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0879EB7D" w14:textId="77777777" w:rsidR="002C427C" w:rsidRPr="00AA7241" w:rsidRDefault="002B01BB" w:rsidP="000C6091">
      <w:pPr>
        <w:pStyle w:val="Naslov2"/>
        <w:numPr>
          <w:ilvl w:val="1"/>
          <w:numId w:val="11"/>
        </w:numPr>
        <w:spacing w:line="260" w:lineRule="exact"/>
        <w:ind w:hanging="499"/>
        <w:rPr>
          <w:rFonts w:cs="Arial"/>
          <w:szCs w:val="20"/>
        </w:rPr>
      </w:pPr>
      <w:bookmarkStart w:id="75" w:name="_Toc188367099"/>
      <w:r w:rsidRPr="00AA7241">
        <w:rPr>
          <w:rFonts w:cs="Arial"/>
          <w:szCs w:val="20"/>
        </w:rPr>
        <w:lastRenderedPageBreak/>
        <w:t>Druga določila za pripravo ponudbe</w:t>
      </w:r>
      <w:bookmarkEnd w:id="75"/>
    </w:p>
    <w:p w14:paraId="484BD47B" w14:textId="77777777" w:rsidR="008E4247" w:rsidRPr="00AA7241" w:rsidRDefault="008E4247" w:rsidP="000C6091">
      <w:pPr>
        <w:spacing w:line="260" w:lineRule="exact"/>
        <w:jc w:val="both"/>
        <w:rPr>
          <w:rFonts w:cs="Arial"/>
          <w:szCs w:val="20"/>
        </w:rPr>
      </w:pPr>
    </w:p>
    <w:p w14:paraId="202343C2" w14:textId="77777777" w:rsidR="002C427C" w:rsidRPr="00AA7241" w:rsidRDefault="002C427C" w:rsidP="000C6091">
      <w:pPr>
        <w:pStyle w:val="Naslov3"/>
        <w:spacing w:line="260" w:lineRule="exact"/>
        <w:rPr>
          <w:rFonts w:cs="Arial"/>
          <w:szCs w:val="20"/>
        </w:rPr>
      </w:pPr>
      <w:bookmarkStart w:id="76" w:name="_Toc336851754"/>
      <w:bookmarkStart w:id="77" w:name="_Toc336851802"/>
      <w:bookmarkStart w:id="78" w:name="_Toc188367100"/>
      <w:r w:rsidRPr="00AA7241">
        <w:rPr>
          <w:rFonts w:cs="Arial"/>
          <w:szCs w:val="20"/>
        </w:rPr>
        <w:t>Skupna ponudba</w:t>
      </w:r>
      <w:bookmarkEnd w:id="76"/>
      <w:bookmarkEnd w:id="77"/>
      <w:bookmarkEnd w:id="78"/>
    </w:p>
    <w:p w14:paraId="03EB317D" w14:textId="77777777" w:rsidR="008E4247" w:rsidRPr="00AA7241" w:rsidRDefault="008E4247" w:rsidP="000C6091">
      <w:pPr>
        <w:spacing w:line="260" w:lineRule="exact"/>
        <w:jc w:val="both"/>
        <w:rPr>
          <w:rFonts w:cs="Arial"/>
          <w:szCs w:val="20"/>
        </w:rPr>
      </w:pPr>
    </w:p>
    <w:p w14:paraId="00BC4799" w14:textId="77777777" w:rsidR="00C37EC0" w:rsidRPr="00C37EC0" w:rsidRDefault="005937D3" w:rsidP="00C37EC0">
      <w:pPr>
        <w:spacing w:line="260" w:lineRule="exact"/>
        <w:jc w:val="both"/>
        <w:rPr>
          <w:rFonts w:cs="Arial"/>
          <w:iCs/>
          <w:szCs w:val="20"/>
        </w:rPr>
      </w:pPr>
      <w:r w:rsidRPr="005937D3">
        <w:rPr>
          <w:rFonts w:eastAsia="Calibri" w:cs="Arial"/>
          <w:szCs w:val="20"/>
          <w:lang w:eastAsia="zh-CN"/>
        </w:rPr>
        <w:t xml:space="preserve">Vsi ponudniki v skupni ponudbi morajo izpolniti ESPD posamično in v njem navesti vse zahtevane podatke. Ponudnik v sistemu e-JN označi, da gre za skupno ponudbe ter navede ponudnike v skupni ponudbi. </w:t>
      </w:r>
      <w:r w:rsidR="00C37EC0" w:rsidRPr="00C37EC0">
        <w:rPr>
          <w:rFonts w:cs="Arial"/>
          <w:iCs/>
          <w:szCs w:val="20"/>
        </w:rPr>
        <w:t>V primeru neskladja med vpisom gospodarskih subjektov v skupni ponudbi v informacijskem sistemu e-JN in vpisom gospodarskih subjektov v skupni ponudbi v obrazec ESPD, se bo štelo, da velja vpis v ESPD.</w:t>
      </w:r>
    </w:p>
    <w:p w14:paraId="6FE5609E" w14:textId="77777777" w:rsidR="005937D3" w:rsidRDefault="005937D3" w:rsidP="000C6091">
      <w:pPr>
        <w:spacing w:line="260" w:lineRule="exact"/>
        <w:jc w:val="both"/>
        <w:rPr>
          <w:rFonts w:cs="Arial"/>
          <w:iCs/>
          <w:szCs w:val="20"/>
        </w:rPr>
      </w:pPr>
    </w:p>
    <w:p w14:paraId="3D410F7B" w14:textId="42643BA2" w:rsidR="00D31FBC" w:rsidRDefault="00454200" w:rsidP="000C6091">
      <w:pPr>
        <w:spacing w:line="260" w:lineRule="exact"/>
        <w:jc w:val="both"/>
        <w:rPr>
          <w:rFonts w:cs="Arial"/>
          <w:iCs/>
          <w:szCs w:val="20"/>
        </w:rPr>
      </w:pPr>
      <w:r w:rsidRPr="00AA7241">
        <w:rPr>
          <w:rFonts w:cs="Arial"/>
          <w:iCs/>
          <w:szCs w:val="20"/>
        </w:rPr>
        <w:t xml:space="preserve">V primeru, da skupina ponudnikov predloži skupno ponudbo, mora vsak </w:t>
      </w:r>
      <w:r w:rsidR="00C46B3E">
        <w:rPr>
          <w:rFonts w:cs="Arial"/>
          <w:iCs/>
          <w:szCs w:val="20"/>
        </w:rPr>
        <w:t>ponudnik</w:t>
      </w:r>
      <w:r w:rsidRPr="00AA7241">
        <w:rPr>
          <w:rFonts w:cs="Arial"/>
          <w:iCs/>
          <w:szCs w:val="20"/>
        </w:rPr>
        <w:t xml:space="preserve"> izpolnjevati vse pogoje iz točke 9.1.1 teh navodil. </w:t>
      </w:r>
    </w:p>
    <w:p w14:paraId="501D05BE" w14:textId="77777777" w:rsidR="00745002" w:rsidRDefault="00745002" w:rsidP="000C6091">
      <w:pPr>
        <w:spacing w:line="260" w:lineRule="exact"/>
        <w:jc w:val="both"/>
        <w:rPr>
          <w:rFonts w:cs="Arial"/>
          <w:iCs/>
          <w:szCs w:val="20"/>
        </w:rPr>
      </w:pPr>
    </w:p>
    <w:p w14:paraId="2581A009" w14:textId="77777777" w:rsidR="00745002" w:rsidRPr="00C37EC0" w:rsidRDefault="00745002" w:rsidP="00745002">
      <w:pPr>
        <w:spacing w:line="260" w:lineRule="exact"/>
        <w:jc w:val="both"/>
        <w:rPr>
          <w:rFonts w:cs="Arial"/>
          <w:iCs/>
          <w:szCs w:val="20"/>
        </w:rPr>
      </w:pPr>
      <w:r w:rsidRPr="00C37EC0">
        <w:rPr>
          <w:rFonts w:cs="Arial"/>
          <w:iCs/>
          <w:szCs w:val="20"/>
        </w:rPr>
        <w:t>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9.1.1 teh navodil. V kolikor bo kateri koli izmed skupnih ponudnikov v položaju iz točke 9.1.1 teh navodil bo naročnik ravnal v skladu z devetim, desetim in enajstim odstavkom 75. člena ZJN-3.</w:t>
      </w:r>
    </w:p>
    <w:p w14:paraId="0F5AB510" w14:textId="77777777" w:rsidR="006D76A5" w:rsidRPr="00AA7241" w:rsidRDefault="006D76A5" w:rsidP="000C6091">
      <w:pPr>
        <w:spacing w:line="260" w:lineRule="exact"/>
        <w:jc w:val="both"/>
        <w:rPr>
          <w:rFonts w:cs="Arial"/>
          <w:iCs/>
          <w:szCs w:val="20"/>
        </w:rPr>
      </w:pPr>
    </w:p>
    <w:p w14:paraId="7E15FD98" w14:textId="446B1704" w:rsidR="00C37EC0" w:rsidRPr="00C37EC0" w:rsidRDefault="00C37EC0" w:rsidP="00C37EC0">
      <w:pPr>
        <w:spacing w:line="260" w:lineRule="exact"/>
        <w:jc w:val="both"/>
        <w:rPr>
          <w:rFonts w:cs="Arial"/>
          <w:iCs/>
          <w:szCs w:val="20"/>
        </w:rPr>
      </w:pPr>
      <w:r w:rsidRPr="00C37EC0">
        <w:rPr>
          <w:rFonts w:cs="Arial"/>
          <w:iCs/>
          <w:szCs w:val="20"/>
        </w:rPr>
        <w:t>Pogoje, določene v točkah 9.1.</w:t>
      </w:r>
      <w:r>
        <w:rPr>
          <w:rFonts w:cs="Arial"/>
          <w:iCs/>
          <w:szCs w:val="20"/>
        </w:rPr>
        <w:t>2</w:t>
      </w:r>
      <w:r w:rsidRPr="00C37EC0">
        <w:rPr>
          <w:rFonts w:cs="Arial"/>
          <w:iCs/>
          <w:szCs w:val="20"/>
        </w:rPr>
        <w:t>, 9.1.</w:t>
      </w:r>
      <w:r>
        <w:rPr>
          <w:rFonts w:cs="Arial"/>
          <w:iCs/>
          <w:szCs w:val="20"/>
        </w:rPr>
        <w:t>3</w:t>
      </w:r>
      <w:r w:rsidRPr="00C37EC0">
        <w:rPr>
          <w:rFonts w:cs="Arial"/>
          <w:iCs/>
          <w:szCs w:val="20"/>
        </w:rPr>
        <w:t xml:space="preserve"> in 9.1.</w:t>
      </w:r>
      <w:r>
        <w:rPr>
          <w:rFonts w:cs="Arial"/>
          <w:iCs/>
          <w:szCs w:val="20"/>
        </w:rPr>
        <w:t>4</w:t>
      </w:r>
      <w:r w:rsidRPr="00C37EC0">
        <w:rPr>
          <w:rFonts w:cs="Arial"/>
          <w:iCs/>
          <w:szCs w:val="20"/>
        </w:rPr>
        <w:t xml:space="preserve"> pa lahko ponudniki izpolnjujejo kumulativno</w:t>
      </w:r>
      <w:r>
        <w:rPr>
          <w:rFonts w:cs="Arial"/>
          <w:iCs/>
          <w:szCs w:val="20"/>
        </w:rPr>
        <w:t>.</w:t>
      </w:r>
      <w:r w:rsidRPr="00C37EC0">
        <w:rPr>
          <w:rFonts w:cs="Arial"/>
          <w:iCs/>
          <w:szCs w:val="20"/>
        </w:rPr>
        <w:t xml:space="preserve"> Dokumente, ki se nanašajo na dokazovanje teh pogojev, poda katerikoli ponudnik v skupni ponudbi. </w:t>
      </w:r>
    </w:p>
    <w:p w14:paraId="311698E1" w14:textId="77777777" w:rsidR="00C37EC0" w:rsidRPr="00C37EC0" w:rsidRDefault="00C37EC0" w:rsidP="00C37EC0">
      <w:pPr>
        <w:spacing w:line="260" w:lineRule="exact"/>
        <w:jc w:val="both"/>
        <w:rPr>
          <w:rFonts w:cs="Arial"/>
          <w:iCs/>
          <w:szCs w:val="20"/>
        </w:rPr>
      </w:pPr>
    </w:p>
    <w:p w14:paraId="4AF3C156" w14:textId="77777777" w:rsidR="00C37EC0" w:rsidRPr="00C37EC0" w:rsidRDefault="00C37EC0" w:rsidP="00C37EC0">
      <w:pPr>
        <w:spacing w:line="260" w:lineRule="exact"/>
        <w:jc w:val="both"/>
        <w:rPr>
          <w:rFonts w:cs="Arial"/>
          <w:iCs/>
          <w:szCs w:val="20"/>
        </w:rPr>
      </w:pPr>
      <w:r w:rsidRPr="00C37EC0">
        <w:rPr>
          <w:rFonts w:cs="Arial"/>
          <w:iCs/>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044CD2AB" w14:textId="77777777" w:rsidR="00C37EC0" w:rsidRPr="00C37EC0" w:rsidRDefault="00C37EC0" w:rsidP="00C37EC0">
      <w:pPr>
        <w:spacing w:line="260" w:lineRule="exact"/>
        <w:jc w:val="both"/>
        <w:rPr>
          <w:rFonts w:cs="Arial"/>
          <w:iCs/>
          <w:szCs w:val="20"/>
        </w:rPr>
      </w:pPr>
    </w:p>
    <w:p w14:paraId="76C460E0" w14:textId="3D4B3AE4" w:rsidR="0085670F" w:rsidRDefault="00C37EC0" w:rsidP="00C37EC0">
      <w:pPr>
        <w:spacing w:line="260" w:lineRule="exact"/>
        <w:jc w:val="both"/>
        <w:rPr>
          <w:rFonts w:cs="Arial"/>
          <w:szCs w:val="20"/>
        </w:rPr>
      </w:pPr>
      <w:r w:rsidRPr="00C37EC0">
        <w:rPr>
          <w:rFonts w:cs="Arial"/>
          <w:iCs/>
          <w:szCs w:val="20"/>
        </w:rPr>
        <w:t xml:space="preserve">V primeru, da bo takšna skupina ponudnikov izbrana za izvedbo predmetnega naročila, bo naročnik lahko zahteval </w:t>
      </w:r>
      <w:r>
        <w:rPr>
          <w:rFonts w:cs="Arial"/>
          <w:iCs/>
          <w:szCs w:val="20"/>
        </w:rPr>
        <w:t>dogovor</w:t>
      </w:r>
      <w:r w:rsidRPr="00C37EC0">
        <w:rPr>
          <w:rFonts w:cs="Arial"/>
          <w:iCs/>
          <w:szCs w:val="20"/>
        </w:rPr>
        <w:t xml:space="preserve"> o skupni izvedbi naročila (na primer pogodbo o sodelovanju), v katerem bodo natančno opredeljene naloge in odgovornost posameznih ponudnikov za izvedbo naročila. Ne glede na to pa ponudniki odgovarjajo naročniku solidarno.</w:t>
      </w:r>
    </w:p>
    <w:p w14:paraId="09A490D9" w14:textId="77777777" w:rsidR="007D7E26" w:rsidRPr="00AA7241" w:rsidRDefault="007D7E26" w:rsidP="000C6091">
      <w:pPr>
        <w:spacing w:line="260" w:lineRule="exact"/>
        <w:jc w:val="both"/>
        <w:rPr>
          <w:rFonts w:cs="Arial"/>
          <w:szCs w:val="20"/>
        </w:rPr>
      </w:pPr>
    </w:p>
    <w:p w14:paraId="06D834FB" w14:textId="77777777" w:rsidR="00A0456C" w:rsidRPr="00CC63C9" w:rsidRDefault="00A0456C" w:rsidP="000C6091">
      <w:pPr>
        <w:pStyle w:val="Naslov3"/>
        <w:spacing w:line="260" w:lineRule="exact"/>
        <w:rPr>
          <w:rFonts w:cs="Arial"/>
          <w:szCs w:val="20"/>
        </w:rPr>
      </w:pPr>
      <w:bookmarkStart w:id="79" w:name="_Toc336851755"/>
      <w:bookmarkStart w:id="80" w:name="_Toc336851803"/>
      <w:bookmarkStart w:id="81" w:name="_Toc188367101"/>
      <w:bookmarkStart w:id="82" w:name="_Hlk512258434"/>
      <w:r w:rsidRPr="00CC63C9">
        <w:rPr>
          <w:rFonts w:cs="Arial"/>
          <w:szCs w:val="20"/>
        </w:rPr>
        <w:t>Ponudba s podizvajalci</w:t>
      </w:r>
      <w:bookmarkEnd w:id="79"/>
      <w:bookmarkEnd w:id="80"/>
      <w:bookmarkEnd w:id="81"/>
    </w:p>
    <w:bookmarkEnd w:id="82"/>
    <w:p w14:paraId="2F753E7A" w14:textId="77777777" w:rsidR="008E4247" w:rsidRPr="00AA7241" w:rsidRDefault="008E4247" w:rsidP="000C6091">
      <w:pPr>
        <w:spacing w:line="260" w:lineRule="exact"/>
        <w:jc w:val="both"/>
        <w:rPr>
          <w:rFonts w:cs="Arial"/>
          <w:szCs w:val="20"/>
        </w:rPr>
      </w:pPr>
    </w:p>
    <w:p w14:paraId="48554451" w14:textId="1B17ED3A" w:rsidR="00C37EC0" w:rsidRPr="00C37EC0" w:rsidRDefault="00C37EC0" w:rsidP="00242A8C">
      <w:pPr>
        <w:spacing w:line="260" w:lineRule="exact"/>
        <w:jc w:val="both"/>
        <w:rPr>
          <w:rFonts w:eastAsia="Times New Roman" w:cs="Arial"/>
          <w:szCs w:val="20"/>
        </w:rPr>
      </w:pPr>
      <w:r w:rsidRPr="00C37EC0">
        <w:rPr>
          <w:rFonts w:eastAsia="Times New Roman" w:cs="Arial"/>
          <w:szCs w:val="20"/>
        </w:rPr>
        <w:t xml:space="preserve">V primeru, da bo ponudnik pri izvedbi naročila sodeloval s podizvajalci, mora v ponudbi navesti vse predlagane podizvajalce ter vsak del javnega naročila, ki ga namerava oddati v </w:t>
      </w:r>
      <w:proofErr w:type="spellStart"/>
      <w:r w:rsidRPr="00C37EC0">
        <w:rPr>
          <w:rFonts w:eastAsia="Times New Roman" w:cs="Arial"/>
          <w:szCs w:val="20"/>
        </w:rPr>
        <w:t>podizvajanje</w:t>
      </w:r>
      <w:proofErr w:type="spellEnd"/>
      <w:r w:rsidR="00242A8C">
        <w:rPr>
          <w:rFonts w:eastAsia="Times New Roman" w:cs="Arial"/>
          <w:szCs w:val="20"/>
        </w:rPr>
        <w:t xml:space="preserve">. </w:t>
      </w:r>
      <w:r w:rsidR="00242A8C" w:rsidRPr="00452256">
        <w:rPr>
          <w:rFonts w:cs="Arial"/>
          <w:szCs w:val="20"/>
        </w:rPr>
        <w:t xml:space="preserve">Če ponudnik nastopa v ponudbi </w:t>
      </w:r>
      <w:r w:rsidR="00242A8C">
        <w:rPr>
          <w:rFonts w:cs="Arial"/>
          <w:szCs w:val="20"/>
        </w:rPr>
        <w:t>s</w:t>
      </w:r>
      <w:r w:rsidR="00242A8C" w:rsidRPr="00452256">
        <w:rPr>
          <w:rFonts w:cs="Arial"/>
          <w:szCs w:val="20"/>
        </w:rPr>
        <w:t xml:space="preserve"> </w:t>
      </w:r>
      <w:r w:rsidR="00242A8C" w:rsidRPr="009F5EB0">
        <w:rPr>
          <w:rFonts w:cs="Arial"/>
          <w:szCs w:val="20"/>
        </w:rPr>
        <w:t xml:space="preserve">podizvajalcem, mora napisati delež </w:t>
      </w:r>
      <w:proofErr w:type="spellStart"/>
      <w:r w:rsidR="00242A8C" w:rsidRPr="009F5EB0">
        <w:rPr>
          <w:rFonts w:cs="Arial"/>
          <w:szCs w:val="20"/>
        </w:rPr>
        <w:t>podizvajanja</w:t>
      </w:r>
      <w:proofErr w:type="spellEnd"/>
      <w:r w:rsidR="00242A8C" w:rsidRPr="009F5EB0">
        <w:rPr>
          <w:rFonts w:cs="Arial"/>
          <w:szCs w:val="20"/>
        </w:rPr>
        <w:t xml:space="preserve"> za vsakega prijavljenega podizvajalca posebej. Ponudnik v izpolnjenem obrazcu »ESPD« (v delu IV: Pogoji za sodelovanje, C: Tehnična in strokovna sposobnost: Delež </w:t>
      </w:r>
      <w:proofErr w:type="spellStart"/>
      <w:r w:rsidR="00242A8C" w:rsidRPr="009F5EB0">
        <w:rPr>
          <w:rFonts w:cs="Arial"/>
          <w:szCs w:val="20"/>
        </w:rPr>
        <w:t>podizvajanja</w:t>
      </w:r>
      <w:proofErr w:type="spellEnd"/>
      <w:r w:rsidR="00242A8C" w:rsidRPr="009F5EB0">
        <w:rPr>
          <w:rFonts w:cs="Arial"/>
          <w:szCs w:val="20"/>
        </w:rPr>
        <w:t>) navede vsebino del</w:t>
      </w:r>
      <w:r w:rsidR="00242A8C">
        <w:rPr>
          <w:rFonts w:cs="Arial"/>
          <w:szCs w:val="20"/>
        </w:rPr>
        <w:t xml:space="preserve"> oz. </w:t>
      </w:r>
      <w:r w:rsidR="00242A8C" w:rsidRPr="009F5EB0">
        <w:rPr>
          <w:rFonts w:cs="Arial"/>
          <w:szCs w:val="20"/>
        </w:rPr>
        <w:t>storitev</w:t>
      </w:r>
      <w:r w:rsidR="00242A8C">
        <w:rPr>
          <w:rFonts w:cs="Arial"/>
          <w:szCs w:val="20"/>
        </w:rPr>
        <w:t xml:space="preserve"> ter delež</w:t>
      </w:r>
      <w:r w:rsidR="00242A8C" w:rsidRPr="009F5EB0">
        <w:rPr>
          <w:rFonts w:cs="Arial"/>
          <w:szCs w:val="20"/>
        </w:rPr>
        <w:t>,</w:t>
      </w:r>
      <w:r w:rsidR="00242A8C">
        <w:rPr>
          <w:rFonts w:cs="Arial"/>
          <w:szCs w:val="20"/>
        </w:rPr>
        <w:t xml:space="preserve"> </w:t>
      </w:r>
      <w:r w:rsidR="00242A8C" w:rsidRPr="009F5EB0">
        <w:rPr>
          <w:rFonts w:cs="Arial"/>
          <w:szCs w:val="20"/>
        </w:rPr>
        <w:t>ki jih bo podizvajalec izvajal.</w:t>
      </w:r>
    </w:p>
    <w:p w14:paraId="0A2ABCE2" w14:textId="77777777" w:rsidR="00C37EC0" w:rsidRDefault="00C37EC0" w:rsidP="00C37EC0">
      <w:pPr>
        <w:spacing w:line="260" w:lineRule="exact"/>
        <w:jc w:val="both"/>
        <w:rPr>
          <w:rFonts w:eastAsia="Times New Roman" w:cs="Arial"/>
          <w:szCs w:val="20"/>
        </w:rPr>
      </w:pPr>
    </w:p>
    <w:p w14:paraId="6C2E119A" w14:textId="2A42B564" w:rsidR="00242A8C" w:rsidRDefault="00242A8C" w:rsidP="00C37EC0">
      <w:pPr>
        <w:spacing w:line="260" w:lineRule="exact"/>
        <w:jc w:val="both"/>
        <w:rPr>
          <w:rFonts w:cs="Arial"/>
          <w:szCs w:val="20"/>
        </w:rPr>
      </w:pPr>
      <w:r>
        <w:rPr>
          <w:rFonts w:cs="Arial"/>
          <w:szCs w:val="20"/>
        </w:rPr>
        <w:t>Ponudnik v informacijskem sistemu e-JN označi, da gre za ponudbo s podizvajalci in navede vse sodelujoče gospodarske subjekte.</w:t>
      </w:r>
    </w:p>
    <w:p w14:paraId="0ABC4EEC" w14:textId="77777777" w:rsidR="00242A8C" w:rsidRDefault="00242A8C" w:rsidP="00C37EC0">
      <w:pPr>
        <w:spacing w:line="260" w:lineRule="exact"/>
        <w:jc w:val="both"/>
        <w:rPr>
          <w:rFonts w:cs="Arial"/>
          <w:szCs w:val="20"/>
        </w:rPr>
      </w:pPr>
    </w:p>
    <w:p w14:paraId="249CDB55" w14:textId="5BBD46B4" w:rsidR="00C37EC0" w:rsidRPr="00C37EC0" w:rsidRDefault="00242A8C" w:rsidP="00C37EC0">
      <w:pPr>
        <w:spacing w:line="260" w:lineRule="exact"/>
        <w:jc w:val="both"/>
        <w:rPr>
          <w:rFonts w:eastAsia="Times New Roman" w:cs="Arial"/>
          <w:szCs w:val="20"/>
        </w:rPr>
      </w:pPr>
      <w:r w:rsidRPr="00242A8C">
        <w:rPr>
          <w:rFonts w:eastAsia="Times New Roman" w:cs="Arial"/>
          <w:szCs w:val="20"/>
        </w:rPr>
        <w:t xml:space="preserve">Ponudnik mora v ponudbi predložiti izpolnjene obrazce »ESPD« za vsakega podizvajalca, s katerim bo sodeloval pri naročilu. </w:t>
      </w:r>
      <w:r w:rsidR="00C37EC0" w:rsidRPr="00C37EC0">
        <w:rPr>
          <w:rFonts w:eastAsia="Times New Roman" w:cs="Arial"/>
          <w:szCs w:val="20"/>
        </w:rPr>
        <w:t xml:space="preserve">V kolikor bodo pri podizvajalcu obstajali razlogi za izključitev oziroma bo v enem od položajev iz točke 9.1.1 teh navodil, bo naročnik podizvajalca zavrnil. </w:t>
      </w:r>
    </w:p>
    <w:p w14:paraId="30970C52" w14:textId="77777777" w:rsidR="00C37EC0" w:rsidRPr="00C37EC0" w:rsidRDefault="00C37EC0" w:rsidP="00C37EC0">
      <w:pPr>
        <w:spacing w:line="260" w:lineRule="exact"/>
        <w:jc w:val="both"/>
        <w:rPr>
          <w:rFonts w:eastAsia="Times New Roman" w:cs="Arial"/>
          <w:szCs w:val="20"/>
        </w:rPr>
      </w:pPr>
    </w:p>
    <w:p w14:paraId="2DC0615C" w14:textId="04FBB8FB" w:rsidR="00C37EC0" w:rsidRDefault="00C37EC0" w:rsidP="00C37EC0">
      <w:pPr>
        <w:spacing w:line="260" w:lineRule="exact"/>
        <w:jc w:val="both"/>
        <w:rPr>
          <w:rFonts w:eastAsia="Times New Roman" w:cs="Arial"/>
          <w:szCs w:val="20"/>
        </w:rPr>
      </w:pPr>
      <w:r w:rsidRPr="00A60D4C">
        <w:rPr>
          <w:rFonts w:eastAsia="Times New Roman" w:cs="Arial"/>
          <w:szCs w:val="20"/>
        </w:rPr>
        <w:t>Podizvajalec mora (poleg ponudnika) izpolnjevati pogoje iz točke 9.1.</w:t>
      </w:r>
      <w:r w:rsidR="00242A8C" w:rsidRPr="00A60D4C">
        <w:rPr>
          <w:rFonts w:eastAsia="Times New Roman" w:cs="Arial"/>
          <w:szCs w:val="20"/>
        </w:rPr>
        <w:t>2</w:t>
      </w:r>
      <w:r w:rsidRPr="00A60D4C">
        <w:rPr>
          <w:rFonts w:eastAsia="Times New Roman" w:cs="Arial"/>
          <w:szCs w:val="20"/>
        </w:rPr>
        <w:t xml:space="preserve"> in 9.1.</w:t>
      </w:r>
      <w:r w:rsidR="00242A8C" w:rsidRPr="00A60D4C">
        <w:rPr>
          <w:rFonts w:eastAsia="Times New Roman" w:cs="Arial"/>
          <w:szCs w:val="20"/>
        </w:rPr>
        <w:t>3</w:t>
      </w:r>
      <w:r w:rsidRPr="00A60D4C">
        <w:rPr>
          <w:rFonts w:eastAsia="Times New Roman" w:cs="Arial"/>
          <w:szCs w:val="20"/>
        </w:rPr>
        <w:t>, v kolikor bo v okviru naročila izvajal storitve</w:t>
      </w:r>
      <w:r w:rsidR="00EB3EEA" w:rsidRPr="00A60D4C">
        <w:rPr>
          <w:rFonts w:eastAsia="Times New Roman" w:cs="Arial"/>
          <w:szCs w:val="20"/>
        </w:rPr>
        <w:t xml:space="preserve"> </w:t>
      </w:r>
      <w:r w:rsidRPr="00A60D4C">
        <w:rPr>
          <w:rFonts w:eastAsia="Times New Roman" w:cs="Arial"/>
          <w:szCs w:val="20"/>
        </w:rPr>
        <w:t>v 40% (štiridesetih odstotkih) ali več.</w:t>
      </w:r>
      <w:r w:rsidRPr="00C37EC0">
        <w:rPr>
          <w:rFonts w:eastAsia="Times New Roman" w:cs="Arial"/>
          <w:szCs w:val="20"/>
        </w:rPr>
        <w:t xml:space="preserve"> Ponudnik mora za posameznega podizvajalca predložiti enaka dokazila za izpolnjevanje pogojev, določenih v tej točki, kot jih mora predložiti zase, razen pri pogojih, kjer so že predvidena dokazila, ki jih mora podizvajalec predložiti. </w:t>
      </w:r>
    </w:p>
    <w:p w14:paraId="1BBD1CDB" w14:textId="77777777" w:rsidR="00DF6872" w:rsidRPr="00C37EC0" w:rsidRDefault="00DF6872" w:rsidP="00C37EC0">
      <w:pPr>
        <w:spacing w:line="260" w:lineRule="exact"/>
        <w:jc w:val="both"/>
        <w:rPr>
          <w:rFonts w:eastAsia="Times New Roman" w:cs="Arial"/>
          <w:szCs w:val="20"/>
        </w:rPr>
      </w:pPr>
    </w:p>
    <w:p w14:paraId="37328375" w14:textId="77777777" w:rsidR="00C37EC0" w:rsidRDefault="00C37EC0" w:rsidP="00C37EC0">
      <w:pPr>
        <w:spacing w:line="260" w:lineRule="exact"/>
        <w:jc w:val="both"/>
        <w:rPr>
          <w:rFonts w:eastAsia="Times New Roman" w:cs="Arial"/>
          <w:szCs w:val="20"/>
        </w:rPr>
      </w:pPr>
      <w:r w:rsidRPr="00C37EC0">
        <w:rPr>
          <w:rFonts w:eastAsia="Times New Roman" w:cs="Arial"/>
          <w:szCs w:val="20"/>
        </w:rPr>
        <w:t xml:space="preserve">V kolikor ponudnik za izpolnjevanje pogojev uporablja zmogljivosti podizvajalca, je poleg določenega v tej točki potrebno upoštevati še naslednjo točko teh navodil. </w:t>
      </w:r>
    </w:p>
    <w:p w14:paraId="1028008C" w14:textId="77777777" w:rsidR="00242A8C" w:rsidRPr="00C37EC0" w:rsidRDefault="00242A8C" w:rsidP="00C37EC0">
      <w:pPr>
        <w:spacing w:line="260" w:lineRule="exact"/>
        <w:jc w:val="both"/>
        <w:rPr>
          <w:rFonts w:eastAsia="Times New Roman" w:cs="Arial"/>
          <w:szCs w:val="20"/>
        </w:rPr>
      </w:pPr>
    </w:p>
    <w:p w14:paraId="563BD1E8" w14:textId="54A26710" w:rsidR="00D87742" w:rsidRDefault="00C37EC0" w:rsidP="00C37EC0">
      <w:pPr>
        <w:spacing w:line="260" w:lineRule="exact"/>
        <w:jc w:val="both"/>
        <w:rPr>
          <w:rFonts w:eastAsia="Times New Roman" w:cs="Arial"/>
          <w:szCs w:val="20"/>
        </w:rPr>
      </w:pPr>
      <w:r w:rsidRPr="00C37EC0">
        <w:rPr>
          <w:rFonts w:eastAsia="Times New Roman" w:cs="Arial"/>
          <w:szCs w:val="20"/>
        </w:rPr>
        <w:t>Izbrani ponudnik v razmerju do naročnika v celoti odgovarja za izvedbo naročila.</w:t>
      </w:r>
    </w:p>
    <w:p w14:paraId="79D12417" w14:textId="4AF35936" w:rsidR="005F51F8" w:rsidRPr="00CC63C9" w:rsidRDefault="005F51F8" w:rsidP="000C6091">
      <w:pPr>
        <w:pStyle w:val="Naslov3"/>
        <w:spacing w:line="260" w:lineRule="exact"/>
        <w:rPr>
          <w:rFonts w:cs="Arial"/>
          <w:szCs w:val="20"/>
        </w:rPr>
      </w:pPr>
      <w:bookmarkStart w:id="83" w:name="_Toc188367102"/>
      <w:r w:rsidRPr="00CC63C9">
        <w:rPr>
          <w:rFonts w:cs="Arial"/>
          <w:szCs w:val="20"/>
        </w:rPr>
        <w:lastRenderedPageBreak/>
        <w:t xml:space="preserve">Uporaba </w:t>
      </w:r>
      <w:bookmarkStart w:id="84" w:name="_Hlk129242913"/>
      <w:r w:rsidRPr="00CC63C9">
        <w:rPr>
          <w:rFonts w:cs="Arial"/>
          <w:szCs w:val="20"/>
        </w:rPr>
        <w:t>zmogljivosti drugih subjektov</w:t>
      </w:r>
      <w:bookmarkEnd w:id="84"/>
      <w:bookmarkEnd w:id="83"/>
    </w:p>
    <w:p w14:paraId="2B20F81F" w14:textId="0827928A" w:rsidR="005F51F8" w:rsidRPr="00AA7241" w:rsidRDefault="005F51F8" w:rsidP="000C6091">
      <w:pPr>
        <w:spacing w:line="260" w:lineRule="exact"/>
        <w:jc w:val="both"/>
        <w:rPr>
          <w:rFonts w:cs="Arial"/>
          <w:szCs w:val="20"/>
        </w:rPr>
      </w:pPr>
    </w:p>
    <w:p w14:paraId="33DDF757" w14:textId="77777777" w:rsidR="00242A8C" w:rsidRPr="00242A8C" w:rsidRDefault="00242A8C" w:rsidP="00242A8C">
      <w:pPr>
        <w:spacing w:line="260" w:lineRule="exact"/>
        <w:jc w:val="both"/>
        <w:rPr>
          <w:rFonts w:cs="Arial"/>
          <w:szCs w:val="20"/>
        </w:rPr>
      </w:pPr>
      <w:r w:rsidRPr="00242A8C">
        <w:rPr>
          <w:rFonts w:cs="Arial"/>
          <w:szCs w:val="20"/>
        </w:rPr>
        <w:t>Ponudnik lahko glede pogojev v zvezi z ekonomskim in finančnim položajem ter tehnično in strokovno sposobnostjo (kadrovski pogoj)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65669EF8" w14:textId="77777777" w:rsidR="00242A8C" w:rsidRPr="00242A8C" w:rsidRDefault="00242A8C" w:rsidP="00242A8C">
      <w:pPr>
        <w:spacing w:line="260" w:lineRule="exact"/>
        <w:jc w:val="both"/>
        <w:rPr>
          <w:rFonts w:cs="Arial"/>
          <w:szCs w:val="20"/>
        </w:rPr>
      </w:pPr>
    </w:p>
    <w:p w14:paraId="2CED6C2F" w14:textId="77777777" w:rsidR="00242A8C" w:rsidRPr="00242A8C" w:rsidRDefault="00242A8C" w:rsidP="00242A8C">
      <w:pPr>
        <w:spacing w:line="260" w:lineRule="exact"/>
        <w:jc w:val="both"/>
        <w:rPr>
          <w:rFonts w:cs="Arial"/>
          <w:szCs w:val="20"/>
        </w:rPr>
      </w:pPr>
      <w:r w:rsidRPr="00242A8C">
        <w:rPr>
          <w:rFonts w:cs="Arial"/>
          <w:szCs w:val="20"/>
        </w:rPr>
        <w:t>V primeru sklicevanja na zmogljivosti drugih subjektov mora ponudnik predložiti tudi dokazilo, da bo zaradi tega imel na voljo sredstva za izvedbo naročila in sicer pisni dogovor z drugim subjektom, sklenjenim za ta namen ipd..</w:t>
      </w:r>
    </w:p>
    <w:p w14:paraId="2B5C039E" w14:textId="77777777" w:rsidR="00242A8C" w:rsidRPr="00242A8C" w:rsidRDefault="00242A8C" w:rsidP="00242A8C">
      <w:pPr>
        <w:spacing w:line="260" w:lineRule="exact"/>
        <w:jc w:val="both"/>
        <w:rPr>
          <w:rFonts w:cs="Arial"/>
          <w:szCs w:val="20"/>
        </w:rPr>
      </w:pPr>
    </w:p>
    <w:p w14:paraId="04039540" w14:textId="33E542DA" w:rsidR="00242A8C" w:rsidRPr="00242A8C" w:rsidRDefault="00242A8C" w:rsidP="00242A8C">
      <w:pPr>
        <w:spacing w:line="260" w:lineRule="exact"/>
        <w:jc w:val="both"/>
        <w:rPr>
          <w:rFonts w:cs="Arial"/>
          <w:szCs w:val="20"/>
        </w:rPr>
      </w:pPr>
      <w:r w:rsidRPr="00242A8C">
        <w:rPr>
          <w:rFonts w:cs="Arial"/>
          <w:szCs w:val="20"/>
        </w:rPr>
        <w:t>V primeru, da ponudnik prijavi kadre, ki niso njegovi zaposleni</w:t>
      </w:r>
      <w:r w:rsidR="006515DB">
        <w:rPr>
          <w:rFonts w:cs="Arial"/>
          <w:szCs w:val="20"/>
        </w:rPr>
        <w:t xml:space="preserve">, </w:t>
      </w:r>
      <w:r w:rsidRPr="00242A8C">
        <w:rPr>
          <w:rFonts w:cs="Arial"/>
          <w:szCs w:val="20"/>
        </w:rPr>
        <w:t xml:space="preserve">mora predložiti dokazilo o sodelovanju, iz katerega je razvidno, da bo kader s ponudnikom sodeloval pri izvajanju predmetnega naročila. To dokazilo je lahko pisni dogovor med ponudnikom in subjektom, avtorska pogodba, </w:t>
      </w:r>
      <w:proofErr w:type="spellStart"/>
      <w:r w:rsidRPr="00242A8C">
        <w:rPr>
          <w:rFonts w:cs="Arial"/>
          <w:szCs w:val="20"/>
        </w:rPr>
        <w:t>podjemna</w:t>
      </w:r>
      <w:proofErr w:type="spellEnd"/>
      <w:r w:rsidRPr="00242A8C">
        <w:rPr>
          <w:rFonts w:cs="Arial"/>
          <w:szCs w:val="20"/>
        </w:rPr>
        <w:t xml:space="preserve"> pogodba, ipd..</w:t>
      </w:r>
    </w:p>
    <w:p w14:paraId="18816B5B" w14:textId="77777777" w:rsidR="00242A8C" w:rsidRPr="00242A8C" w:rsidRDefault="00242A8C" w:rsidP="00242A8C">
      <w:pPr>
        <w:spacing w:line="260" w:lineRule="exact"/>
        <w:jc w:val="both"/>
        <w:rPr>
          <w:rFonts w:cs="Arial"/>
          <w:szCs w:val="20"/>
        </w:rPr>
      </w:pPr>
    </w:p>
    <w:p w14:paraId="380030E4" w14:textId="437B2B14" w:rsidR="00242A8C" w:rsidRPr="00242A8C" w:rsidRDefault="00242A8C" w:rsidP="00242A8C">
      <w:pPr>
        <w:spacing w:line="260" w:lineRule="exact"/>
        <w:jc w:val="both"/>
        <w:rPr>
          <w:rFonts w:cs="Arial"/>
          <w:szCs w:val="20"/>
        </w:rPr>
      </w:pPr>
      <w:bookmarkStart w:id="85" w:name="_Hlk189215904"/>
      <w:r w:rsidRPr="00A60D4C">
        <w:rPr>
          <w:rFonts w:cs="Arial"/>
          <w:szCs w:val="20"/>
        </w:rPr>
        <w:t>Subjekt, katerega zmogljivost se uporabi, lahko namesto ponudnika izpolnjuje pogoje iz točke 9.1.</w:t>
      </w:r>
      <w:r w:rsidR="006515DB" w:rsidRPr="00A60D4C">
        <w:rPr>
          <w:rFonts w:cs="Arial"/>
          <w:szCs w:val="20"/>
        </w:rPr>
        <w:t>2</w:t>
      </w:r>
      <w:r w:rsidRPr="00A60D4C">
        <w:rPr>
          <w:rFonts w:cs="Arial"/>
          <w:szCs w:val="20"/>
        </w:rPr>
        <w:t xml:space="preserve"> in/ali iz točke 9.1.</w:t>
      </w:r>
      <w:r w:rsidR="006515DB" w:rsidRPr="00A60D4C">
        <w:rPr>
          <w:rFonts w:cs="Arial"/>
          <w:szCs w:val="20"/>
        </w:rPr>
        <w:t>3</w:t>
      </w:r>
      <w:r w:rsidRPr="00A60D4C">
        <w:rPr>
          <w:rFonts w:cs="Arial"/>
          <w:szCs w:val="20"/>
        </w:rPr>
        <w:t xml:space="preserve"> teh navodil samo v primeru, če bo opravljal storitve, navedene v obrazcu »Predračun«, v 70% (sedemdesetih odstotkih) ali več.</w:t>
      </w:r>
      <w:r w:rsidRPr="00242A8C">
        <w:rPr>
          <w:rFonts w:cs="Arial"/>
          <w:szCs w:val="20"/>
        </w:rPr>
        <w:t xml:space="preserve"> </w:t>
      </w:r>
    </w:p>
    <w:bookmarkEnd w:id="85"/>
    <w:p w14:paraId="7A606275" w14:textId="77777777" w:rsidR="00242A8C" w:rsidRPr="00242A8C" w:rsidRDefault="00242A8C" w:rsidP="00242A8C">
      <w:pPr>
        <w:spacing w:line="260" w:lineRule="exact"/>
        <w:jc w:val="both"/>
        <w:rPr>
          <w:rFonts w:cs="Arial"/>
          <w:szCs w:val="20"/>
        </w:rPr>
      </w:pPr>
    </w:p>
    <w:p w14:paraId="06DCED08" w14:textId="1395A9AB" w:rsidR="005F51F8" w:rsidRDefault="00242A8C" w:rsidP="00242A8C">
      <w:pPr>
        <w:spacing w:line="260" w:lineRule="exact"/>
        <w:jc w:val="both"/>
        <w:rPr>
          <w:rFonts w:cs="Arial"/>
          <w:szCs w:val="20"/>
        </w:rPr>
      </w:pPr>
      <w:r w:rsidRPr="00242A8C">
        <w:rPr>
          <w:rFonts w:cs="Arial"/>
          <w:szCs w:val="20"/>
        </w:rPr>
        <w:t xml:space="preserve">Naročnik bo v tem primeru ravnal v skladu z drugim odstavkom 81. člena ZJN-3. V primeru, da se bo </w:t>
      </w:r>
      <w:r w:rsidR="006515DB">
        <w:rPr>
          <w:rFonts w:cs="Arial"/>
          <w:szCs w:val="20"/>
        </w:rPr>
        <w:t>ponudnik</w:t>
      </w:r>
      <w:r w:rsidRPr="00242A8C">
        <w:rPr>
          <w:rFonts w:cs="Arial"/>
          <w:szCs w:val="20"/>
        </w:rPr>
        <w:t xml:space="preserve"> v tem delu skliceval na uporabo zmogljivosti drugih subjektov, mora ESPD izpolniti na način, kot je to zahtevano v tem obrazcu. </w:t>
      </w:r>
      <w:r w:rsidR="006515DB">
        <w:rPr>
          <w:rFonts w:cs="Arial"/>
          <w:szCs w:val="20"/>
        </w:rPr>
        <w:t>Ponudnik</w:t>
      </w:r>
      <w:r w:rsidRPr="00242A8C">
        <w:rPr>
          <w:rFonts w:cs="Arial"/>
          <w:szCs w:val="20"/>
        </w:rPr>
        <w:t xml:space="preserve"> mora v ponudbi za te subjekte predložiti tudi njihove izpolnjene obrazce ESPD. V kolikor bodo pri teh subjektih obstajali razlogi za izključitev iz točke 9.1.1 teh navodil, jih bo naročnik zavrnil.</w:t>
      </w:r>
    </w:p>
    <w:p w14:paraId="20B8D98A" w14:textId="77777777" w:rsidR="00242A8C" w:rsidRPr="00AA7241" w:rsidRDefault="00242A8C" w:rsidP="00242A8C">
      <w:pPr>
        <w:spacing w:line="260" w:lineRule="exact"/>
        <w:jc w:val="both"/>
        <w:rPr>
          <w:rFonts w:cs="Arial"/>
          <w:szCs w:val="20"/>
        </w:rPr>
      </w:pPr>
    </w:p>
    <w:p w14:paraId="4FF095FC" w14:textId="77777777" w:rsidR="003F7D4F" w:rsidRPr="00AA7241" w:rsidRDefault="003F7D4F" w:rsidP="000C6091">
      <w:pPr>
        <w:pStyle w:val="Naslov3"/>
        <w:spacing w:line="260" w:lineRule="exact"/>
        <w:rPr>
          <w:rFonts w:cs="Arial"/>
          <w:szCs w:val="20"/>
        </w:rPr>
      </w:pPr>
      <w:bookmarkStart w:id="86" w:name="_Toc336851756"/>
      <w:bookmarkStart w:id="87" w:name="_Toc336851804"/>
      <w:bookmarkStart w:id="88" w:name="_Toc188367103"/>
      <w:r w:rsidRPr="00AA7241">
        <w:rPr>
          <w:rFonts w:cs="Arial"/>
          <w:szCs w:val="20"/>
        </w:rPr>
        <w:t>Variantne ponudbe</w:t>
      </w:r>
      <w:bookmarkEnd w:id="86"/>
      <w:bookmarkEnd w:id="87"/>
      <w:bookmarkEnd w:id="88"/>
    </w:p>
    <w:p w14:paraId="5BB6C32E" w14:textId="77777777" w:rsidR="008E4247" w:rsidRPr="00AA7241" w:rsidRDefault="008E4247" w:rsidP="000C6091">
      <w:pPr>
        <w:spacing w:line="260" w:lineRule="exact"/>
        <w:jc w:val="both"/>
        <w:rPr>
          <w:rFonts w:cs="Arial"/>
          <w:szCs w:val="20"/>
        </w:rPr>
      </w:pPr>
    </w:p>
    <w:p w14:paraId="0D6AA55D" w14:textId="53B8CD98" w:rsidR="003F7D4F" w:rsidRPr="00AA7241" w:rsidRDefault="003F7D4F" w:rsidP="000C6091">
      <w:pPr>
        <w:spacing w:line="260" w:lineRule="exact"/>
        <w:jc w:val="both"/>
        <w:rPr>
          <w:rFonts w:cs="Arial"/>
          <w:szCs w:val="20"/>
        </w:rPr>
      </w:pPr>
      <w:r w:rsidRPr="00AA7241">
        <w:rPr>
          <w:rFonts w:cs="Arial"/>
          <w:szCs w:val="20"/>
        </w:rPr>
        <w:t>Variantne ponudbe niso dopuščene.</w:t>
      </w:r>
    </w:p>
    <w:p w14:paraId="369651AF" w14:textId="77777777" w:rsidR="006558C0" w:rsidRPr="00AA7241" w:rsidRDefault="006558C0" w:rsidP="006515DB">
      <w:pPr>
        <w:spacing w:line="260" w:lineRule="exact"/>
        <w:jc w:val="both"/>
        <w:rPr>
          <w:rFonts w:cs="Arial"/>
          <w:szCs w:val="20"/>
        </w:rPr>
      </w:pPr>
    </w:p>
    <w:p w14:paraId="48295883" w14:textId="77777777" w:rsidR="003F7D4F" w:rsidRPr="00AA7241" w:rsidRDefault="003F7D4F" w:rsidP="006515DB">
      <w:pPr>
        <w:pStyle w:val="Naslov3"/>
        <w:spacing w:line="260" w:lineRule="exact"/>
        <w:rPr>
          <w:rFonts w:cs="Arial"/>
          <w:szCs w:val="20"/>
        </w:rPr>
      </w:pPr>
      <w:bookmarkStart w:id="89" w:name="_Toc336851757"/>
      <w:bookmarkStart w:id="90" w:name="_Toc336851805"/>
      <w:bookmarkStart w:id="91" w:name="_Toc188367104"/>
      <w:r w:rsidRPr="00AA7241">
        <w:rPr>
          <w:rFonts w:cs="Arial"/>
          <w:szCs w:val="20"/>
        </w:rPr>
        <w:t>Jezik ponudbe</w:t>
      </w:r>
      <w:bookmarkEnd w:id="89"/>
      <w:bookmarkEnd w:id="90"/>
      <w:bookmarkEnd w:id="91"/>
    </w:p>
    <w:p w14:paraId="75356A23" w14:textId="77777777" w:rsidR="008E4247" w:rsidRPr="00AA7241" w:rsidRDefault="008E4247" w:rsidP="006515DB">
      <w:pPr>
        <w:spacing w:line="260" w:lineRule="exact"/>
        <w:jc w:val="both"/>
        <w:rPr>
          <w:rFonts w:cs="Arial"/>
          <w:szCs w:val="20"/>
        </w:rPr>
      </w:pPr>
    </w:p>
    <w:p w14:paraId="0B41B063" w14:textId="77777777" w:rsidR="006515DB" w:rsidRPr="006515DB" w:rsidRDefault="006515DB" w:rsidP="006515DB">
      <w:pPr>
        <w:spacing w:line="260" w:lineRule="exact"/>
        <w:jc w:val="both"/>
        <w:rPr>
          <w:rFonts w:cs="Arial"/>
          <w:szCs w:val="20"/>
        </w:rPr>
      </w:pPr>
      <w:r w:rsidRPr="006515DB">
        <w:rPr>
          <w:rFonts w:cs="Arial"/>
          <w:szCs w:val="20"/>
        </w:rPr>
        <w:t>Javno naročilo poteka, ob upoštevanju določil 36. člena ZJN-3, v slovenskem jeziku.</w:t>
      </w:r>
    </w:p>
    <w:p w14:paraId="72187192" w14:textId="77777777" w:rsidR="006515DB" w:rsidRPr="006515DB" w:rsidRDefault="006515DB" w:rsidP="006515DB">
      <w:pPr>
        <w:spacing w:line="260" w:lineRule="exact"/>
        <w:jc w:val="both"/>
        <w:rPr>
          <w:rFonts w:cs="Arial"/>
          <w:szCs w:val="20"/>
        </w:rPr>
      </w:pPr>
    </w:p>
    <w:p w14:paraId="20B355D9" w14:textId="3A29FBE0" w:rsidR="00176A66" w:rsidRDefault="006515DB" w:rsidP="006515DB">
      <w:pPr>
        <w:spacing w:line="260" w:lineRule="exact"/>
        <w:jc w:val="both"/>
        <w:rPr>
          <w:rFonts w:cs="Arial"/>
          <w:szCs w:val="20"/>
        </w:rPr>
      </w:pPr>
      <w:r w:rsidRPr="006515DB">
        <w:rPr>
          <w:rFonts w:cs="Arial"/>
          <w:szCs w:val="20"/>
        </w:rPr>
        <w:t>Vsi dokumenti v zvezi s ponudbo morajo biti v slovenskem jeziku, edino dokazila, ki jih predloži kader so lahko v enem izmed uradnih jezikov EU ali uradnih jezikov držav na območju nekdanje Jugoslavije.</w:t>
      </w:r>
      <w:r>
        <w:rPr>
          <w:rFonts w:cs="Arial"/>
          <w:szCs w:val="20"/>
        </w:rPr>
        <w:t xml:space="preserve"> </w:t>
      </w:r>
      <w:r w:rsidRPr="006515DB">
        <w:rPr>
          <w:rFonts w:cs="Arial"/>
          <w:szCs w:val="20"/>
        </w:rPr>
        <w:t>Naročnik si pridržuje pravico v kolikor meni, da je to potrebno, da lahko zahteva od ponudnika, da del ponudbe, ki ni predložen v slovenskem jeziku, uradno prevede v slovenski jezik.</w:t>
      </w:r>
    </w:p>
    <w:p w14:paraId="3960DD63" w14:textId="77777777" w:rsidR="006515DB" w:rsidRPr="00AA7241" w:rsidRDefault="006515DB" w:rsidP="006515DB">
      <w:pPr>
        <w:spacing w:line="260" w:lineRule="exact"/>
        <w:jc w:val="both"/>
        <w:rPr>
          <w:rFonts w:cs="Arial"/>
          <w:szCs w:val="20"/>
        </w:rPr>
      </w:pPr>
    </w:p>
    <w:p w14:paraId="4DC573E7" w14:textId="77777777" w:rsidR="009139AC" w:rsidRPr="00AA7241" w:rsidRDefault="009139AC" w:rsidP="000C6091">
      <w:pPr>
        <w:pStyle w:val="Naslov3"/>
        <w:spacing w:line="260" w:lineRule="exact"/>
        <w:rPr>
          <w:rFonts w:cs="Arial"/>
          <w:szCs w:val="20"/>
        </w:rPr>
      </w:pPr>
      <w:bookmarkStart w:id="92" w:name="_Toc336851759"/>
      <w:bookmarkStart w:id="93" w:name="_Toc336851807"/>
      <w:bookmarkStart w:id="94" w:name="_Toc188367105"/>
      <w:r w:rsidRPr="00AA7241">
        <w:rPr>
          <w:rFonts w:cs="Arial"/>
          <w:szCs w:val="20"/>
        </w:rPr>
        <w:t>Veljavnost ponudbe</w:t>
      </w:r>
      <w:bookmarkEnd w:id="92"/>
      <w:bookmarkEnd w:id="93"/>
      <w:bookmarkEnd w:id="94"/>
    </w:p>
    <w:p w14:paraId="2AFC4CC5" w14:textId="77777777" w:rsidR="008E4247" w:rsidRPr="00AA7241" w:rsidRDefault="008E4247" w:rsidP="000C6091">
      <w:pPr>
        <w:spacing w:line="260" w:lineRule="exact"/>
        <w:jc w:val="both"/>
        <w:rPr>
          <w:rFonts w:cs="Arial"/>
          <w:szCs w:val="20"/>
        </w:rPr>
      </w:pPr>
    </w:p>
    <w:p w14:paraId="6879A0A3" w14:textId="6B91F464" w:rsidR="00B90FDD" w:rsidRPr="00AA7241" w:rsidRDefault="00B90FDD" w:rsidP="000C6091">
      <w:pPr>
        <w:spacing w:line="260" w:lineRule="exact"/>
        <w:jc w:val="both"/>
        <w:rPr>
          <w:rFonts w:eastAsia="Calibri" w:cs="Arial"/>
          <w:b/>
          <w:szCs w:val="20"/>
          <w:lang w:eastAsia="en-US"/>
        </w:rPr>
      </w:pPr>
      <w:r w:rsidRPr="00AA7241">
        <w:rPr>
          <w:rFonts w:eastAsia="Calibri" w:cs="Arial"/>
          <w:szCs w:val="20"/>
          <w:lang w:eastAsia="en-US"/>
        </w:rPr>
        <w:t xml:space="preserve">Ponudba mora veljati </w:t>
      </w:r>
      <w:r w:rsidRPr="00AA7241">
        <w:rPr>
          <w:rFonts w:eastAsia="Calibri" w:cs="Arial"/>
          <w:b/>
          <w:szCs w:val="20"/>
          <w:lang w:eastAsia="en-US"/>
        </w:rPr>
        <w:t xml:space="preserve">do vključno </w:t>
      </w:r>
      <w:r w:rsidR="006515DB" w:rsidRPr="008C54B9">
        <w:rPr>
          <w:rFonts w:eastAsia="Calibri" w:cs="Arial"/>
          <w:b/>
          <w:szCs w:val="20"/>
          <w:lang w:eastAsia="en-US"/>
        </w:rPr>
        <w:t>1</w:t>
      </w:r>
      <w:r w:rsidRPr="008C54B9">
        <w:rPr>
          <w:rFonts w:eastAsia="Calibri" w:cs="Arial"/>
          <w:b/>
          <w:szCs w:val="20"/>
          <w:lang w:eastAsia="en-US"/>
        </w:rPr>
        <w:t xml:space="preserve">. </w:t>
      </w:r>
      <w:r w:rsidR="006515DB" w:rsidRPr="008C54B9">
        <w:rPr>
          <w:rFonts w:eastAsia="Calibri" w:cs="Arial"/>
          <w:b/>
          <w:szCs w:val="20"/>
          <w:lang w:eastAsia="en-US"/>
        </w:rPr>
        <w:t>8</w:t>
      </w:r>
      <w:r w:rsidRPr="008C54B9">
        <w:rPr>
          <w:rFonts w:eastAsia="Calibri" w:cs="Arial"/>
          <w:b/>
          <w:szCs w:val="20"/>
          <w:lang w:eastAsia="en-US"/>
        </w:rPr>
        <w:t>. 202</w:t>
      </w:r>
      <w:r w:rsidR="006515DB" w:rsidRPr="008C54B9">
        <w:rPr>
          <w:rFonts w:eastAsia="Calibri" w:cs="Arial"/>
          <w:b/>
          <w:szCs w:val="20"/>
          <w:lang w:eastAsia="en-US"/>
        </w:rPr>
        <w:t>5</w:t>
      </w:r>
      <w:r w:rsidRPr="008C54B9">
        <w:rPr>
          <w:rFonts w:eastAsia="Calibri" w:cs="Arial"/>
          <w:b/>
          <w:szCs w:val="20"/>
          <w:lang w:eastAsia="en-US"/>
        </w:rPr>
        <w:t>.</w:t>
      </w:r>
    </w:p>
    <w:p w14:paraId="1D147930" w14:textId="77777777" w:rsidR="00B90FDD" w:rsidRPr="00AA7241" w:rsidRDefault="00B90FDD" w:rsidP="000C6091">
      <w:pPr>
        <w:spacing w:line="260" w:lineRule="exact"/>
        <w:jc w:val="both"/>
        <w:rPr>
          <w:rFonts w:eastAsia="Calibri" w:cs="Arial"/>
          <w:b/>
          <w:szCs w:val="20"/>
          <w:lang w:eastAsia="en-US"/>
        </w:rPr>
      </w:pPr>
    </w:p>
    <w:p w14:paraId="3579F676" w14:textId="7BBDCB1A" w:rsidR="00B90FDD" w:rsidRPr="00AA7241" w:rsidRDefault="00B90FDD" w:rsidP="000C6091">
      <w:pPr>
        <w:spacing w:line="260" w:lineRule="exact"/>
        <w:jc w:val="both"/>
        <w:rPr>
          <w:rFonts w:eastAsia="Calibri" w:cs="Arial"/>
          <w:szCs w:val="20"/>
          <w:lang w:eastAsia="en-US"/>
        </w:rPr>
      </w:pPr>
      <w:r w:rsidRPr="00AA7241">
        <w:rPr>
          <w:rFonts w:eastAsia="Calibri" w:cs="Arial"/>
          <w:szCs w:val="20"/>
          <w:lang w:eastAsia="en-US"/>
        </w:rPr>
        <w:t>Naročnik lahko v izjemnih okoliščinah zahteva, da ponudniki podaljšajo veljavnosti ponudb za določeno časovno obdobje. Naročnik ne bo dovolil, da ponudniki hkrati s podaljšanjem veljavnosti ponudbe le</w:t>
      </w:r>
      <w:r w:rsidRPr="00AA7241">
        <w:rPr>
          <w:rFonts w:eastAsia="Calibri" w:cs="Arial"/>
          <w:szCs w:val="20"/>
          <w:lang w:eastAsia="en-US"/>
        </w:rPr>
        <w:noBreakHyphen/>
        <w:t>to kakorkoli drugače spreminjajo</w:t>
      </w:r>
      <w:r w:rsidR="00581191">
        <w:rPr>
          <w:rFonts w:eastAsia="Calibri" w:cs="Arial"/>
          <w:szCs w:val="20"/>
          <w:lang w:eastAsia="en-US"/>
        </w:rPr>
        <w:t xml:space="preserve">, </w:t>
      </w:r>
      <w:r w:rsidR="00581191" w:rsidRPr="00581191">
        <w:rPr>
          <w:rFonts w:eastAsia="Calibri" w:cs="Arial"/>
          <w:szCs w:val="20"/>
          <w:lang w:eastAsia="en-US"/>
        </w:rPr>
        <w:t>razen v skladu petim, šestim in sedmim odstavkom 89. člena ZJN-3.</w:t>
      </w:r>
    </w:p>
    <w:p w14:paraId="30926448" w14:textId="5F9BF6ED" w:rsidR="00176A66" w:rsidRPr="00AA7241" w:rsidRDefault="00176A66" w:rsidP="000C6091">
      <w:pPr>
        <w:spacing w:line="260" w:lineRule="exact"/>
        <w:jc w:val="both"/>
        <w:rPr>
          <w:rFonts w:cs="Arial"/>
          <w:szCs w:val="20"/>
        </w:rPr>
      </w:pPr>
    </w:p>
    <w:p w14:paraId="338A460F" w14:textId="77777777" w:rsidR="00BB1E26" w:rsidRPr="00AA7241" w:rsidRDefault="009139AC" w:rsidP="000C6091">
      <w:pPr>
        <w:pStyle w:val="Naslov3"/>
        <w:spacing w:line="260" w:lineRule="exact"/>
        <w:rPr>
          <w:rFonts w:cs="Arial"/>
          <w:szCs w:val="20"/>
        </w:rPr>
      </w:pPr>
      <w:bookmarkStart w:id="95" w:name="_Toc336851760"/>
      <w:bookmarkStart w:id="96" w:name="_Toc336851808"/>
      <w:bookmarkStart w:id="97" w:name="_Toc188367106"/>
      <w:r w:rsidRPr="00AA7241">
        <w:rPr>
          <w:rFonts w:cs="Arial"/>
          <w:szCs w:val="20"/>
        </w:rPr>
        <w:t>Stroški ponudbe</w:t>
      </w:r>
      <w:bookmarkEnd w:id="95"/>
      <w:bookmarkEnd w:id="96"/>
      <w:bookmarkEnd w:id="97"/>
    </w:p>
    <w:p w14:paraId="5AAE6FE9" w14:textId="77777777" w:rsidR="008E4247" w:rsidRPr="00AA7241" w:rsidRDefault="008E4247" w:rsidP="000C6091">
      <w:pPr>
        <w:spacing w:line="260" w:lineRule="exact"/>
        <w:jc w:val="both"/>
        <w:rPr>
          <w:rFonts w:cs="Arial"/>
          <w:szCs w:val="20"/>
        </w:rPr>
      </w:pPr>
    </w:p>
    <w:p w14:paraId="71081BE7" w14:textId="107AC96E" w:rsidR="009139AC" w:rsidRDefault="009139AC" w:rsidP="000C6091">
      <w:pPr>
        <w:spacing w:line="260" w:lineRule="exact"/>
        <w:jc w:val="both"/>
        <w:rPr>
          <w:rFonts w:cs="Arial"/>
          <w:szCs w:val="20"/>
        </w:rPr>
      </w:pPr>
      <w:r w:rsidRPr="00AA7241">
        <w:rPr>
          <w:rFonts w:cs="Arial"/>
          <w:szCs w:val="20"/>
        </w:rPr>
        <w:t xml:space="preserve">Vse stroške, povezane s pripravo in predložitvijo ponudbe, nosi </w:t>
      </w:r>
      <w:r w:rsidR="00DC5EA1" w:rsidRPr="00AA7241">
        <w:rPr>
          <w:rFonts w:cs="Arial"/>
          <w:szCs w:val="20"/>
        </w:rPr>
        <w:t>ponudnik</w:t>
      </w:r>
      <w:r w:rsidRPr="00AA7241">
        <w:rPr>
          <w:rFonts w:cs="Arial"/>
          <w:szCs w:val="20"/>
        </w:rPr>
        <w:t>.</w:t>
      </w:r>
    </w:p>
    <w:p w14:paraId="477222B9" w14:textId="77777777" w:rsidR="002927C0" w:rsidRDefault="002927C0" w:rsidP="000C6091">
      <w:pPr>
        <w:spacing w:line="260" w:lineRule="exact"/>
        <w:jc w:val="both"/>
        <w:rPr>
          <w:rFonts w:cs="Arial"/>
          <w:szCs w:val="20"/>
        </w:rPr>
      </w:pPr>
    </w:p>
    <w:p w14:paraId="6A7C91F3" w14:textId="77777777" w:rsidR="002927C0" w:rsidRDefault="002927C0" w:rsidP="000C6091">
      <w:pPr>
        <w:spacing w:line="260" w:lineRule="exact"/>
        <w:jc w:val="both"/>
        <w:rPr>
          <w:rFonts w:cs="Arial"/>
          <w:szCs w:val="20"/>
        </w:rPr>
      </w:pPr>
    </w:p>
    <w:p w14:paraId="4B7BECDB" w14:textId="77777777" w:rsidR="002E70A6" w:rsidRPr="00AA7241" w:rsidRDefault="002E70A6" w:rsidP="000C6091">
      <w:pPr>
        <w:pStyle w:val="Naslov1"/>
        <w:spacing w:line="260" w:lineRule="exact"/>
        <w:rPr>
          <w:rFonts w:cs="Arial"/>
          <w:sz w:val="20"/>
          <w:szCs w:val="20"/>
        </w:rPr>
      </w:pPr>
      <w:bookmarkStart w:id="98" w:name="_Toc336851763"/>
      <w:bookmarkStart w:id="99" w:name="_Toc336851811"/>
      <w:bookmarkStart w:id="100" w:name="_Toc188367107"/>
      <w:r w:rsidRPr="00AA7241">
        <w:rPr>
          <w:rFonts w:cs="Arial"/>
          <w:sz w:val="20"/>
          <w:szCs w:val="20"/>
        </w:rPr>
        <w:t>obvestilo o odločitvi o oddaji naročila</w:t>
      </w:r>
      <w:bookmarkEnd w:id="98"/>
      <w:bookmarkEnd w:id="99"/>
      <w:bookmarkEnd w:id="100"/>
    </w:p>
    <w:p w14:paraId="6C3A6B97" w14:textId="77777777" w:rsidR="002E70A6" w:rsidRPr="00AA7241" w:rsidRDefault="002E70A6" w:rsidP="000C6091">
      <w:pPr>
        <w:spacing w:line="260" w:lineRule="exact"/>
        <w:jc w:val="both"/>
        <w:rPr>
          <w:rFonts w:cs="Arial"/>
          <w:szCs w:val="20"/>
        </w:rPr>
      </w:pPr>
    </w:p>
    <w:p w14:paraId="183E7E7D" w14:textId="77777777" w:rsidR="002E70A6" w:rsidRDefault="002E70A6" w:rsidP="000C6091">
      <w:pPr>
        <w:spacing w:line="260" w:lineRule="exact"/>
        <w:jc w:val="both"/>
        <w:rPr>
          <w:rFonts w:cs="Arial"/>
          <w:szCs w:val="20"/>
        </w:rPr>
      </w:pPr>
      <w:r w:rsidRPr="00AA7241">
        <w:rPr>
          <w:rFonts w:cs="Arial"/>
          <w:szCs w:val="20"/>
        </w:rPr>
        <w:t>Naročnik bo ponudnike obvestil o odločitvi o oddaji naročila na način, predpisan v ZJN-3.</w:t>
      </w:r>
    </w:p>
    <w:p w14:paraId="7B18B36A" w14:textId="77777777" w:rsidR="009139AC" w:rsidRPr="00AA7241" w:rsidRDefault="009139AC" w:rsidP="000C6091">
      <w:pPr>
        <w:pStyle w:val="Naslov1"/>
        <w:spacing w:line="260" w:lineRule="exact"/>
        <w:rPr>
          <w:rFonts w:cs="Arial"/>
          <w:sz w:val="20"/>
          <w:szCs w:val="20"/>
        </w:rPr>
      </w:pPr>
      <w:bookmarkStart w:id="101" w:name="_Toc336851761"/>
      <w:bookmarkStart w:id="102" w:name="_Toc336851809"/>
      <w:bookmarkStart w:id="103" w:name="_Toc188367108"/>
      <w:r w:rsidRPr="00AA7241">
        <w:rPr>
          <w:rFonts w:cs="Arial"/>
          <w:sz w:val="20"/>
          <w:szCs w:val="20"/>
        </w:rPr>
        <w:lastRenderedPageBreak/>
        <w:t>odstop od izvedbe javnega naročila</w:t>
      </w:r>
      <w:bookmarkEnd w:id="101"/>
      <w:bookmarkEnd w:id="102"/>
      <w:bookmarkEnd w:id="103"/>
    </w:p>
    <w:p w14:paraId="7DA7D999" w14:textId="77777777" w:rsidR="008E4247" w:rsidRPr="00AA7241" w:rsidRDefault="008E4247" w:rsidP="000C6091">
      <w:pPr>
        <w:spacing w:line="260" w:lineRule="exact"/>
        <w:jc w:val="both"/>
        <w:rPr>
          <w:rFonts w:cs="Arial"/>
          <w:szCs w:val="20"/>
        </w:rPr>
      </w:pPr>
    </w:p>
    <w:p w14:paraId="45DD7C5B" w14:textId="1762F678" w:rsidR="008E4247" w:rsidRDefault="006515DB" w:rsidP="000C6091">
      <w:pPr>
        <w:spacing w:line="260" w:lineRule="exact"/>
        <w:jc w:val="both"/>
        <w:rPr>
          <w:rFonts w:eastAsia="Times New Roman" w:cs="Arial"/>
          <w:color w:val="000000"/>
          <w:szCs w:val="20"/>
        </w:rPr>
      </w:pPr>
      <w:r w:rsidRPr="006515DB">
        <w:rPr>
          <w:rFonts w:eastAsia="Times New Roman"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7DBECC53" w14:textId="77777777" w:rsidR="006515DB" w:rsidRPr="00AA7241" w:rsidRDefault="006515DB" w:rsidP="000C6091">
      <w:pPr>
        <w:spacing w:line="260" w:lineRule="exact"/>
        <w:jc w:val="both"/>
        <w:rPr>
          <w:rFonts w:cs="Arial"/>
          <w:szCs w:val="20"/>
        </w:rPr>
      </w:pPr>
    </w:p>
    <w:p w14:paraId="5A336AC0" w14:textId="1973F300" w:rsidR="0030338C" w:rsidRDefault="003B57FF" w:rsidP="000C6091">
      <w:pPr>
        <w:spacing w:line="260" w:lineRule="exact"/>
        <w:jc w:val="both"/>
        <w:rPr>
          <w:rFonts w:cs="Arial"/>
          <w:szCs w:val="20"/>
        </w:rPr>
      </w:pPr>
      <w:r w:rsidRPr="00AA7241">
        <w:rPr>
          <w:rFonts w:cs="Arial"/>
          <w:szCs w:val="20"/>
        </w:rPr>
        <w:t>Naročnik ne odgovarja za škodo, ki je ali bi iz gornjih razlogov utegnila nastati izbranemu ponudniku.</w:t>
      </w:r>
    </w:p>
    <w:p w14:paraId="103E160D" w14:textId="22EE393D" w:rsidR="00A22B3F" w:rsidRDefault="00A22B3F" w:rsidP="000C6091">
      <w:pPr>
        <w:spacing w:line="260" w:lineRule="exact"/>
        <w:jc w:val="both"/>
        <w:rPr>
          <w:rFonts w:cs="Arial"/>
          <w:szCs w:val="20"/>
        </w:rPr>
      </w:pPr>
    </w:p>
    <w:p w14:paraId="28168BBD" w14:textId="77777777" w:rsidR="00FA03B3" w:rsidRPr="00AA7241" w:rsidRDefault="00FA03B3" w:rsidP="000C6091">
      <w:pPr>
        <w:spacing w:line="260" w:lineRule="exact"/>
        <w:jc w:val="both"/>
        <w:rPr>
          <w:rFonts w:cs="Arial"/>
          <w:szCs w:val="20"/>
        </w:rPr>
      </w:pPr>
    </w:p>
    <w:p w14:paraId="4463DFD7" w14:textId="78CC4ED6" w:rsidR="009139AC" w:rsidRPr="00AA7241" w:rsidRDefault="006515DB" w:rsidP="000C6091">
      <w:pPr>
        <w:pStyle w:val="Naslov1"/>
        <w:spacing w:line="260" w:lineRule="exact"/>
        <w:rPr>
          <w:rFonts w:cs="Arial"/>
          <w:sz w:val="20"/>
          <w:szCs w:val="20"/>
        </w:rPr>
      </w:pPr>
      <w:bookmarkStart w:id="104" w:name="_Toc188367109"/>
      <w:r>
        <w:rPr>
          <w:rFonts w:cs="Arial"/>
          <w:sz w:val="20"/>
          <w:szCs w:val="20"/>
        </w:rPr>
        <w:t>POGODBA</w:t>
      </w:r>
      <w:bookmarkEnd w:id="104"/>
    </w:p>
    <w:p w14:paraId="3402C3DF" w14:textId="69210E5D" w:rsidR="00AF33AE" w:rsidRPr="00AA7241" w:rsidRDefault="00AF33AE" w:rsidP="000C6091">
      <w:pPr>
        <w:spacing w:line="260" w:lineRule="exact"/>
        <w:rPr>
          <w:rFonts w:cs="Arial"/>
          <w:szCs w:val="20"/>
          <w:lang w:eastAsia="en-US"/>
        </w:rPr>
      </w:pPr>
    </w:p>
    <w:p w14:paraId="74EBD682" w14:textId="77777777" w:rsidR="006515DB" w:rsidRPr="006515DB" w:rsidRDefault="006515DB" w:rsidP="006515DB">
      <w:pPr>
        <w:spacing w:line="260" w:lineRule="exact"/>
        <w:jc w:val="both"/>
        <w:rPr>
          <w:rFonts w:eastAsia="Calibri" w:cs="Arial"/>
          <w:lang w:eastAsia="en-US"/>
        </w:rPr>
      </w:pPr>
      <w:r w:rsidRPr="006515DB">
        <w:rPr>
          <w:rFonts w:eastAsia="Calibri" w:cs="Arial"/>
          <w:lang w:eastAsia="en-US"/>
        </w:rPr>
        <w:t>Naročnik bo z izbranim ponudnikom sklenil pogodbo.</w:t>
      </w:r>
    </w:p>
    <w:p w14:paraId="16912FC4" w14:textId="77777777" w:rsidR="006515DB" w:rsidRPr="006515DB" w:rsidRDefault="006515DB" w:rsidP="006515DB">
      <w:pPr>
        <w:spacing w:line="260" w:lineRule="exact"/>
        <w:jc w:val="both"/>
        <w:rPr>
          <w:rFonts w:eastAsia="Calibri" w:cs="Arial"/>
          <w:lang w:eastAsia="en-US"/>
        </w:rPr>
      </w:pPr>
    </w:p>
    <w:p w14:paraId="5AE23377" w14:textId="77777777" w:rsidR="006515DB" w:rsidRPr="006515DB" w:rsidRDefault="006515DB" w:rsidP="006515DB">
      <w:pPr>
        <w:spacing w:line="260" w:lineRule="exact"/>
        <w:jc w:val="both"/>
        <w:rPr>
          <w:rFonts w:eastAsia="Calibri" w:cs="Arial"/>
          <w:lang w:eastAsia="en-US"/>
        </w:rPr>
      </w:pPr>
      <w:r w:rsidRPr="006515DB">
        <w:rPr>
          <w:rFonts w:eastAsia="Calibri" w:cs="Arial"/>
          <w:lang w:eastAsia="en-US"/>
        </w:rPr>
        <w:t xml:space="preserve">V skladu s šestim odstavkom 14. člena Zakona o integriteti in preprečevanju korupcije (Uradni list RS, št. 69/11 – uradno prečiščeno besedilo, 158/20, 3/22 – </w:t>
      </w:r>
      <w:proofErr w:type="spellStart"/>
      <w:r w:rsidRPr="006515DB">
        <w:rPr>
          <w:rFonts w:eastAsia="Calibri" w:cs="Arial"/>
          <w:lang w:eastAsia="en-US"/>
        </w:rPr>
        <w:t>ZDeb</w:t>
      </w:r>
      <w:proofErr w:type="spellEnd"/>
      <w:r w:rsidRPr="006515DB">
        <w:rPr>
          <w:rFonts w:eastAsia="Calibri" w:cs="Arial"/>
          <w:lang w:eastAsia="en-US"/>
        </w:rPr>
        <w:t xml:space="preserve"> in 16/23 – </w:t>
      </w:r>
      <w:proofErr w:type="spellStart"/>
      <w:r w:rsidRPr="006515DB">
        <w:rPr>
          <w:rFonts w:eastAsia="Calibri" w:cs="Arial"/>
          <w:lang w:eastAsia="en-US"/>
        </w:rPr>
        <w:t>ZZPri</w:t>
      </w:r>
      <w:proofErr w:type="spellEnd"/>
      <w:r w:rsidRPr="006515DB">
        <w:rPr>
          <w:rFonts w:eastAsia="Calibri" w:cs="Arial"/>
          <w:lang w:eastAsia="en-US"/>
        </w:rPr>
        <w:t xml:space="preserve">; v nadaljevanju </w:t>
      </w:r>
      <w:proofErr w:type="spellStart"/>
      <w:r w:rsidRPr="006515DB">
        <w:rPr>
          <w:rFonts w:eastAsia="Calibri" w:cs="Arial"/>
          <w:lang w:eastAsia="en-US"/>
        </w:rPr>
        <w:t>ZIntPK</w:t>
      </w:r>
      <w:proofErr w:type="spellEnd"/>
      <w:r w:rsidRPr="006515DB">
        <w:rPr>
          <w:rFonts w:eastAsia="Calibri" w:cs="Arial"/>
          <w:lang w:eastAsia="en-US"/>
        </w:rPr>
        <w:t>) je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32DD3E17" w14:textId="77777777" w:rsidR="006515DB" w:rsidRPr="006515DB" w:rsidRDefault="006515DB" w:rsidP="006515DB">
      <w:pPr>
        <w:spacing w:line="260" w:lineRule="exact"/>
        <w:jc w:val="both"/>
        <w:rPr>
          <w:rFonts w:eastAsia="Calibri" w:cs="Arial"/>
          <w:lang w:eastAsia="en-US"/>
        </w:rPr>
      </w:pPr>
    </w:p>
    <w:p w14:paraId="6CA3B45F" w14:textId="77777777" w:rsidR="006515DB" w:rsidRDefault="006515DB" w:rsidP="006515DB">
      <w:pPr>
        <w:spacing w:line="260" w:lineRule="exact"/>
        <w:jc w:val="both"/>
        <w:rPr>
          <w:rFonts w:eastAsia="Calibri" w:cs="Arial"/>
          <w:lang w:eastAsia="en-US"/>
        </w:rPr>
      </w:pPr>
      <w:r w:rsidRPr="006515DB">
        <w:rPr>
          <w:rFonts w:eastAsia="Calibri" w:cs="Arial"/>
          <w:lang w:eastAsia="en-US"/>
        </w:rPr>
        <w:t xml:space="preserve">Naročnik bo z izbranim ponudnikom sklenil pogodbo, razen če bodo obstajale okoliščine, ki jih določata 35. in 36. člen </w:t>
      </w:r>
      <w:proofErr w:type="spellStart"/>
      <w:r w:rsidRPr="006515DB">
        <w:rPr>
          <w:rFonts w:eastAsia="Calibri" w:cs="Arial"/>
          <w:lang w:eastAsia="en-US"/>
        </w:rPr>
        <w:t>ZIntPK</w:t>
      </w:r>
      <w:proofErr w:type="spellEnd"/>
      <w:r w:rsidRPr="006515DB">
        <w:rPr>
          <w:rFonts w:eastAsia="Calibri" w:cs="Arial"/>
          <w:lang w:eastAsia="en-US"/>
        </w:rPr>
        <w:t>, ki naročniku prepovedujejo poslovanje z izbranim gospodarskim subjektom.</w:t>
      </w:r>
    </w:p>
    <w:p w14:paraId="18D59DE8" w14:textId="77777777" w:rsidR="006515DB" w:rsidRPr="006515DB" w:rsidRDefault="006515DB" w:rsidP="006515DB">
      <w:pPr>
        <w:spacing w:line="260" w:lineRule="exact"/>
        <w:jc w:val="both"/>
        <w:rPr>
          <w:rFonts w:eastAsia="Calibri" w:cs="Arial"/>
          <w:lang w:eastAsia="en-US"/>
        </w:rPr>
      </w:pPr>
    </w:p>
    <w:p w14:paraId="5F4B8D4E" w14:textId="77777777" w:rsidR="006515DB" w:rsidRPr="006515DB" w:rsidRDefault="006515DB" w:rsidP="006515DB">
      <w:pPr>
        <w:spacing w:line="260" w:lineRule="exact"/>
        <w:jc w:val="both"/>
        <w:rPr>
          <w:rFonts w:eastAsia="Calibri" w:cs="Arial"/>
          <w:lang w:eastAsia="en-US"/>
        </w:rPr>
      </w:pPr>
      <w:r w:rsidRPr="006515DB">
        <w:rPr>
          <w:rFonts w:eastAsia="Calibri" w:cs="Arial"/>
          <w:lang w:eastAsia="en-US"/>
        </w:rPr>
        <w:t xml:space="preserve">S podpisom obrazca ESPD ponudnik potrdi, da sprejema vsebino osnutka pogodbe. Pogodba se bo pred podpisom vsebinsko prilagodila glede na to, ali bo izbrani ponudnik predložil skupno ponudbo, prijavil sodelovanje podizvajalcev in podobno. </w:t>
      </w:r>
    </w:p>
    <w:p w14:paraId="7078DFA5" w14:textId="77777777" w:rsidR="006515DB" w:rsidRPr="006515DB" w:rsidRDefault="006515DB" w:rsidP="006515DB">
      <w:pPr>
        <w:spacing w:line="260" w:lineRule="exact"/>
        <w:jc w:val="both"/>
        <w:rPr>
          <w:rFonts w:eastAsia="Calibri" w:cs="Arial"/>
          <w:lang w:eastAsia="en-US"/>
        </w:rPr>
      </w:pPr>
    </w:p>
    <w:p w14:paraId="6828B5E0" w14:textId="4FDE2A07" w:rsidR="006515DB" w:rsidRPr="006515DB" w:rsidRDefault="006515DB" w:rsidP="006515DB">
      <w:pPr>
        <w:spacing w:line="260" w:lineRule="exact"/>
        <w:jc w:val="both"/>
        <w:rPr>
          <w:rFonts w:eastAsia="Calibri" w:cs="Arial"/>
          <w:lang w:eastAsia="en-US"/>
        </w:rPr>
      </w:pPr>
      <w:r w:rsidRPr="006515DB">
        <w:rPr>
          <w:rFonts w:eastAsia="Calibri" w:cs="Arial"/>
          <w:lang w:eastAsia="en-US"/>
        </w:rPr>
        <w:t>Na poziv naročnika bo moral ponudnik v postopku javnega naročanja ali pri izvajanju javnega naročila, posredovati podatke o:</w:t>
      </w:r>
    </w:p>
    <w:p w14:paraId="7CD632CE" w14:textId="77777777" w:rsidR="006515DB" w:rsidRPr="006515DB" w:rsidRDefault="006515DB" w:rsidP="006515DB">
      <w:pPr>
        <w:spacing w:line="260" w:lineRule="exact"/>
        <w:ind w:left="284" w:hanging="284"/>
        <w:jc w:val="both"/>
        <w:rPr>
          <w:rFonts w:eastAsia="Calibri" w:cs="Arial"/>
          <w:lang w:eastAsia="en-US"/>
        </w:rPr>
      </w:pPr>
      <w:r w:rsidRPr="006515DB">
        <w:rPr>
          <w:rFonts w:eastAsia="Calibri" w:cs="Arial"/>
          <w:lang w:eastAsia="en-US"/>
        </w:rPr>
        <w:t>-</w:t>
      </w:r>
      <w:r w:rsidRPr="006515DB">
        <w:rPr>
          <w:rFonts w:eastAsia="Calibri" w:cs="Arial"/>
          <w:lang w:eastAsia="en-US"/>
        </w:rPr>
        <w:tab/>
        <w:t xml:space="preserve">svojih ustanoviteljih, družbenikih, delničarjih, </w:t>
      </w:r>
      <w:proofErr w:type="spellStart"/>
      <w:r w:rsidRPr="006515DB">
        <w:rPr>
          <w:rFonts w:eastAsia="Calibri" w:cs="Arial"/>
          <w:lang w:eastAsia="en-US"/>
        </w:rPr>
        <w:t>komanditistih</w:t>
      </w:r>
      <w:proofErr w:type="spellEnd"/>
      <w:r w:rsidRPr="006515DB">
        <w:rPr>
          <w:rFonts w:eastAsia="Calibri" w:cs="Arial"/>
          <w:lang w:eastAsia="en-US"/>
        </w:rPr>
        <w:t xml:space="preserve"> ali drugih lastnikih in podatke o lastniških deležih navedenih oseb;</w:t>
      </w:r>
    </w:p>
    <w:p w14:paraId="40680046" w14:textId="77777777" w:rsidR="006515DB" w:rsidRPr="006515DB" w:rsidRDefault="006515DB" w:rsidP="006515DB">
      <w:pPr>
        <w:spacing w:line="260" w:lineRule="exact"/>
        <w:ind w:left="284" w:hanging="284"/>
        <w:jc w:val="both"/>
        <w:rPr>
          <w:rFonts w:eastAsia="Calibri" w:cs="Arial"/>
          <w:lang w:eastAsia="en-US"/>
        </w:rPr>
      </w:pPr>
      <w:r w:rsidRPr="006515DB">
        <w:rPr>
          <w:rFonts w:eastAsia="Calibri" w:cs="Arial"/>
          <w:lang w:eastAsia="en-US"/>
        </w:rPr>
        <w:t>-</w:t>
      </w:r>
      <w:r w:rsidRPr="006515DB">
        <w:rPr>
          <w:rFonts w:eastAsia="Calibri" w:cs="Arial"/>
          <w:lang w:eastAsia="en-US"/>
        </w:rPr>
        <w:tab/>
        <w:t>gospodarskih subjektih, za katere se glede na določbe zakona, ki ureja gospodarske družbe, šteje, da so z njim povezane družbe.</w:t>
      </w:r>
    </w:p>
    <w:p w14:paraId="70DF4595" w14:textId="77777777" w:rsidR="006515DB" w:rsidRPr="006515DB" w:rsidRDefault="006515DB" w:rsidP="006515DB">
      <w:pPr>
        <w:spacing w:line="260" w:lineRule="exact"/>
        <w:jc w:val="both"/>
        <w:rPr>
          <w:rFonts w:eastAsia="Calibri" w:cs="Arial"/>
          <w:lang w:eastAsia="en-US"/>
        </w:rPr>
      </w:pPr>
    </w:p>
    <w:p w14:paraId="16A28D39" w14:textId="73E5BFFD" w:rsidR="00F632CF" w:rsidRDefault="006515DB" w:rsidP="006515DB">
      <w:pPr>
        <w:spacing w:line="260" w:lineRule="exact"/>
        <w:jc w:val="both"/>
        <w:rPr>
          <w:rFonts w:eastAsia="Calibri" w:cs="Arial"/>
          <w:lang w:eastAsia="en-US"/>
        </w:rPr>
      </w:pPr>
      <w:r w:rsidRPr="006515DB">
        <w:rPr>
          <w:rFonts w:eastAsia="Calibri" w:cs="Arial"/>
          <w:lang w:eastAsia="en-US"/>
        </w:rPr>
        <w:t>Izbrani ponudnik mora podpisati pogodbo praviloma elektronsko in jo vrniti naročniku v roku petih delovnih dni od prejema s strani naročnika podpisane pogodbe.</w:t>
      </w:r>
    </w:p>
    <w:p w14:paraId="4B8002EA" w14:textId="77777777" w:rsidR="006515DB" w:rsidRPr="00AA7241" w:rsidRDefault="006515DB" w:rsidP="006515DB">
      <w:pPr>
        <w:spacing w:line="260" w:lineRule="exact"/>
        <w:jc w:val="both"/>
        <w:rPr>
          <w:rFonts w:eastAsia="Calibri" w:cs="Arial"/>
          <w:szCs w:val="20"/>
        </w:rPr>
      </w:pPr>
    </w:p>
    <w:p w14:paraId="378920E7" w14:textId="28F6EA23" w:rsidR="00F632CF" w:rsidRPr="00AA7241" w:rsidRDefault="006515DB" w:rsidP="000C6091">
      <w:pPr>
        <w:pStyle w:val="Naslov2"/>
        <w:numPr>
          <w:ilvl w:val="1"/>
          <w:numId w:val="11"/>
        </w:numPr>
        <w:spacing w:line="260" w:lineRule="exact"/>
        <w:ind w:hanging="499"/>
        <w:rPr>
          <w:rFonts w:cs="Arial"/>
          <w:szCs w:val="20"/>
        </w:rPr>
      </w:pPr>
      <w:bookmarkStart w:id="105" w:name="_Toc188367110"/>
      <w:r>
        <w:rPr>
          <w:rFonts w:cs="Arial"/>
          <w:szCs w:val="20"/>
        </w:rPr>
        <w:t>Zavarovanje za dobro izvedbo pogodbenih obveznosti</w:t>
      </w:r>
      <w:bookmarkEnd w:id="105"/>
    </w:p>
    <w:p w14:paraId="22C01B5B" w14:textId="77777777" w:rsidR="00F632CF" w:rsidRPr="00AA7241" w:rsidRDefault="00F632CF" w:rsidP="000C6091">
      <w:pPr>
        <w:pStyle w:val="Naslov4"/>
        <w:numPr>
          <w:ilvl w:val="0"/>
          <w:numId w:val="0"/>
        </w:numPr>
        <w:spacing w:line="260" w:lineRule="exact"/>
        <w:ind w:left="357"/>
        <w:rPr>
          <w:rFonts w:cs="Arial"/>
          <w:b w:val="0"/>
          <w:szCs w:val="20"/>
        </w:rPr>
      </w:pPr>
    </w:p>
    <w:p w14:paraId="62593216" w14:textId="77687A67" w:rsidR="00B90FDD" w:rsidRDefault="00B90FDD" w:rsidP="000C6091">
      <w:pPr>
        <w:spacing w:line="260" w:lineRule="exact"/>
        <w:jc w:val="both"/>
        <w:rPr>
          <w:rFonts w:eastAsia="Calibri" w:cs="Arial"/>
          <w:szCs w:val="20"/>
          <w:lang w:eastAsia="en-US"/>
        </w:rPr>
      </w:pPr>
      <w:r w:rsidRPr="00AA7241">
        <w:rPr>
          <w:rFonts w:eastAsia="Calibri" w:cs="Arial"/>
          <w:szCs w:val="20"/>
          <w:lang w:eastAsia="en-US"/>
        </w:rPr>
        <w:t xml:space="preserve">Izbrani ponudnik bo moral naročniku predložiti zavarovanje za dobro izvedbo pogodbenih obveznosti v skladu z zahtevami iz vzorca </w:t>
      </w:r>
      <w:r w:rsidR="00E83C76">
        <w:rPr>
          <w:rFonts w:eastAsia="Calibri" w:cs="Arial"/>
          <w:szCs w:val="20"/>
          <w:lang w:eastAsia="en-US"/>
        </w:rPr>
        <w:t>pogodbe</w:t>
      </w:r>
      <w:r w:rsidR="00053414">
        <w:rPr>
          <w:rFonts w:eastAsia="Calibri" w:cs="Arial"/>
          <w:szCs w:val="20"/>
          <w:lang w:eastAsia="en-US"/>
        </w:rPr>
        <w:t>.</w:t>
      </w:r>
    </w:p>
    <w:p w14:paraId="1715369D" w14:textId="77777777" w:rsidR="00E83C76" w:rsidRDefault="00E83C76" w:rsidP="000C6091">
      <w:pPr>
        <w:spacing w:line="260" w:lineRule="exact"/>
        <w:jc w:val="both"/>
        <w:rPr>
          <w:rFonts w:eastAsia="Calibri" w:cs="Arial"/>
          <w:szCs w:val="20"/>
          <w:lang w:eastAsia="en-US"/>
        </w:rPr>
      </w:pPr>
    </w:p>
    <w:p w14:paraId="753FB253" w14:textId="77777777" w:rsidR="00E83C76" w:rsidRDefault="00E83C76" w:rsidP="000C6091">
      <w:pPr>
        <w:spacing w:line="260" w:lineRule="exact"/>
        <w:jc w:val="both"/>
        <w:rPr>
          <w:rFonts w:eastAsia="Calibri" w:cs="Arial"/>
          <w:szCs w:val="20"/>
          <w:lang w:eastAsia="en-US"/>
        </w:rPr>
      </w:pPr>
    </w:p>
    <w:p w14:paraId="26DA1128" w14:textId="77777777" w:rsidR="008B6487" w:rsidRPr="00AA7241" w:rsidRDefault="008B6487" w:rsidP="000C6091">
      <w:pPr>
        <w:pStyle w:val="Naslov1"/>
        <w:spacing w:line="260" w:lineRule="exact"/>
        <w:rPr>
          <w:rFonts w:cs="Arial"/>
          <w:sz w:val="20"/>
          <w:szCs w:val="20"/>
        </w:rPr>
      </w:pPr>
      <w:bookmarkStart w:id="106" w:name="_Toc336851764"/>
      <w:bookmarkStart w:id="107" w:name="_Toc336851812"/>
      <w:bookmarkStart w:id="108" w:name="_Toc188367111"/>
      <w:r w:rsidRPr="00AA7241">
        <w:rPr>
          <w:rFonts w:cs="Arial"/>
          <w:sz w:val="20"/>
          <w:szCs w:val="20"/>
        </w:rPr>
        <w:t>pravno varstvo</w:t>
      </w:r>
      <w:bookmarkEnd w:id="106"/>
      <w:bookmarkEnd w:id="107"/>
      <w:bookmarkEnd w:id="108"/>
    </w:p>
    <w:p w14:paraId="16D0E1DB" w14:textId="77777777" w:rsidR="008E4247" w:rsidRPr="00AA7241" w:rsidRDefault="008E4247" w:rsidP="000C6091">
      <w:pPr>
        <w:spacing w:line="260" w:lineRule="exact"/>
        <w:jc w:val="both"/>
        <w:rPr>
          <w:rFonts w:cs="Arial"/>
          <w:szCs w:val="20"/>
        </w:rPr>
      </w:pPr>
    </w:p>
    <w:p w14:paraId="23D433D7" w14:textId="77777777" w:rsidR="003627FD" w:rsidRPr="003627FD" w:rsidRDefault="003627FD" w:rsidP="003627FD">
      <w:pPr>
        <w:spacing w:line="260" w:lineRule="exact"/>
        <w:jc w:val="both"/>
        <w:rPr>
          <w:rFonts w:eastAsia="Calibri" w:cs="Arial"/>
          <w:szCs w:val="20"/>
          <w:lang w:eastAsia="en-US"/>
        </w:rPr>
      </w:pPr>
      <w:r w:rsidRPr="003627FD">
        <w:rPr>
          <w:rFonts w:eastAsia="Calibri" w:cs="Arial"/>
          <w:szCs w:val="20"/>
          <w:lang w:eastAsia="en-US"/>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w:t>
      </w:r>
      <w:r w:rsidRPr="003627FD">
        <w:rPr>
          <w:rFonts w:eastAsia="Calibri" w:cs="Arial"/>
          <w:szCs w:val="20"/>
          <w:lang w:eastAsia="en-US"/>
        </w:rPr>
        <w:lastRenderedPageBreak/>
        <w:t>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ED59055" w14:textId="77777777" w:rsidR="003627FD" w:rsidRPr="003627FD" w:rsidRDefault="003627FD" w:rsidP="003627FD">
      <w:pPr>
        <w:spacing w:line="260" w:lineRule="exact"/>
        <w:jc w:val="both"/>
        <w:rPr>
          <w:rFonts w:eastAsia="Calibri" w:cs="Arial"/>
          <w:szCs w:val="20"/>
          <w:lang w:eastAsia="en-US"/>
        </w:rPr>
      </w:pPr>
    </w:p>
    <w:p w14:paraId="020EBC76" w14:textId="77777777" w:rsidR="003627FD" w:rsidRPr="003627FD" w:rsidRDefault="003627FD" w:rsidP="003627FD">
      <w:pPr>
        <w:spacing w:line="260" w:lineRule="exact"/>
        <w:jc w:val="both"/>
        <w:rPr>
          <w:rFonts w:eastAsia="Calibri" w:cs="Arial"/>
          <w:szCs w:val="20"/>
          <w:lang w:eastAsia="en-US"/>
        </w:rPr>
      </w:pPr>
      <w:r w:rsidRPr="003627FD">
        <w:rPr>
          <w:rFonts w:eastAsia="Calibri" w:cs="Arial"/>
          <w:szCs w:val="20"/>
          <w:lang w:eastAsia="en-US"/>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0A60BB75" w14:textId="77777777" w:rsidR="003627FD" w:rsidRPr="003627FD" w:rsidRDefault="003627FD" w:rsidP="003627FD">
      <w:pPr>
        <w:spacing w:line="260" w:lineRule="exact"/>
        <w:jc w:val="both"/>
        <w:rPr>
          <w:rFonts w:eastAsia="Calibri" w:cs="Arial"/>
          <w:szCs w:val="20"/>
          <w:lang w:eastAsia="en-US"/>
        </w:rPr>
      </w:pPr>
    </w:p>
    <w:p w14:paraId="3C044103" w14:textId="77777777" w:rsidR="003627FD" w:rsidRPr="003627FD" w:rsidRDefault="003627FD" w:rsidP="003627FD">
      <w:pPr>
        <w:spacing w:line="260" w:lineRule="exact"/>
        <w:jc w:val="both"/>
        <w:rPr>
          <w:rFonts w:eastAsia="Calibri" w:cs="Arial"/>
          <w:szCs w:val="20"/>
          <w:lang w:eastAsia="en-US"/>
        </w:rPr>
      </w:pPr>
      <w:r w:rsidRPr="003627FD">
        <w:rPr>
          <w:rFonts w:eastAsia="Calibri" w:cs="Arial"/>
          <w:szCs w:val="20"/>
          <w:lang w:eastAsia="en-US"/>
        </w:rPr>
        <w:t xml:space="preserve">Zahtevek za revizijo se vloži prek portala </w:t>
      </w:r>
      <w:proofErr w:type="spellStart"/>
      <w:r w:rsidRPr="003627FD">
        <w:rPr>
          <w:rFonts w:eastAsia="Calibri" w:cs="Arial"/>
          <w:szCs w:val="20"/>
          <w:lang w:eastAsia="en-US"/>
        </w:rPr>
        <w:t>eRevizija</w:t>
      </w:r>
      <w:proofErr w:type="spellEnd"/>
      <w:r w:rsidRPr="003627FD">
        <w:rPr>
          <w:rFonts w:eastAsia="Calibri" w:cs="Arial"/>
          <w:szCs w:val="20"/>
          <w:lang w:eastAsia="en-US"/>
        </w:rPr>
        <w:t>.</w:t>
      </w:r>
    </w:p>
    <w:p w14:paraId="0A3EE1D5" w14:textId="77777777" w:rsidR="003627FD" w:rsidRPr="003627FD" w:rsidRDefault="003627FD" w:rsidP="003627FD">
      <w:pPr>
        <w:spacing w:line="260" w:lineRule="exact"/>
        <w:jc w:val="both"/>
        <w:rPr>
          <w:rFonts w:eastAsia="Calibri" w:cs="Arial"/>
          <w:szCs w:val="20"/>
          <w:lang w:eastAsia="en-US"/>
        </w:rPr>
      </w:pPr>
    </w:p>
    <w:p w14:paraId="296A5317" w14:textId="77777777" w:rsidR="003627FD" w:rsidRPr="003627FD" w:rsidRDefault="003627FD" w:rsidP="003627FD">
      <w:pPr>
        <w:spacing w:line="260" w:lineRule="exact"/>
        <w:jc w:val="both"/>
        <w:rPr>
          <w:rFonts w:eastAsia="Calibri" w:cs="Arial"/>
          <w:szCs w:val="20"/>
          <w:lang w:eastAsia="en-US"/>
        </w:rPr>
      </w:pPr>
    </w:p>
    <w:p w14:paraId="6F02615C" w14:textId="595C0C75" w:rsidR="003627FD" w:rsidRPr="001E1A02" w:rsidRDefault="003627FD" w:rsidP="003627FD">
      <w:pPr>
        <w:spacing w:line="260" w:lineRule="exact"/>
        <w:jc w:val="both"/>
        <w:rPr>
          <w:rFonts w:eastAsia="Calibri" w:cs="Arial"/>
          <w:szCs w:val="20"/>
          <w:lang w:eastAsia="en-US"/>
        </w:rPr>
      </w:pPr>
      <w:r w:rsidRPr="003627FD">
        <w:rPr>
          <w:rFonts w:eastAsia="Calibri" w:cs="Arial"/>
          <w:szCs w:val="20"/>
          <w:lang w:eastAsia="en-US"/>
        </w:rPr>
        <w:tab/>
      </w:r>
      <w:r w:rsidRPr="003627FD">
        <w:rPr>
          <w:rFonts w:eastAsia="Calibri" w:cs="Arial"/>
          <w:szCs w:val="20"/>
          <w:lang w:eastAsia="en-US"/>
        </w:rPr>
        <w:tab/>
      </w:r>
      <w:r w:rsidRPr="003627FD">
        <w:rPr>
          <w:rFonts w:eastAsia="Calibri" w:cs="Arial"/>
          <w:szCs w:val="20"/>
          <w:lang w:eastAsia="en-US"/>
        </w:rPr>
        <w:tab/>
      </w:r>
      <w:r>
        <w:rPr>
          <w:rFonts w:eastAsia="Calibri" w:cs="Arial"/>
          <w:szCs w:val="20"/>
          <w:lang w:eastAsia="en-US"/>
        </w:rPr>
        <w:tab/>
      </w:r>
      <w:r>
        <w:rPr>
          <w:rFonts w:eastAsia="Calibri" w:cs="Arial"/>
          <w:szCs w:val="20"/>
          <w:lang w:eastAsia="en-US"/>
        </w:rPr>
        <w:tab/>
      </w:r>
      <w:r>
        <w:rPr>
          <w:rFonts w:eastAsia="Calibri" w:cs="Arial"/>
          <w:szCs w:val="20"/>
          <w:lang w:eastAsia="en-US"/>
        </w:rPr>
        <w:tab/>
      </w:r>
      <w:r>
        <w:rPr>
          <w:rFonts w:eastAsia="Calibri" w:cs="Arial"/>
          <w:szCs w:val="20"/>
          <w:lang w:eastAsia="en-US"/>
        </w:rPr>
        <w:tab/>
      </w:r>
      <w:r>
        <w:rPr>
          <w:rFonts w:eastAsia="Calibri" w:cs="Arial"/>
          <w:szCs w:val="20"/>
          <w:lang w:eastAsia="en-US"/>
        </w:rPr>
        <w:tab/>
      </w:r>
      <w:r w:rsidR="001E1A02" w:rsidRPr="001E1A02">
        <w:rPr>
          <w:rFonts w:eastAsia="Calibri" w:cs="Arial"/>
          <w:szCs w:val="20"/>
          <w:lang w:eastAsia="en-US"/>
        </w:rPr>
        <w:t>Mojca Ramšak Pešec</w:t>
      </w:r>
    </w:p>
    <w:p w14:paraId="5426F22D" w14:textId="5DF5EB72" w:rsidR="00815E24" w:rsidRPr="001E1A02" w:rsidRDefault="003627FD" w:rsidP="003627FD">
      <w:pPr>
        <w:spacing w:line="260" w:lineRule="exact"/>
        <w:ind w:left="5664"/>
        <w:jc w:val="both"/>
        <w:rPr>
          <w:rFonts w:cs="Arial"/>
          <w:szCs w:val="20"/>
        </w:rPr>
      </w:pPr>
      <w:r w:rsidRPr="001E1A02">
        <w:rPr>
          <w:rFonts w:eastAsia="Calibri" w:cs="Arial"/>
          <w:szCs w:val="20"/>
          <w:lang w:eastAsia="en-US"/>
        </w:rPr>
        <w:t xml:space="preserve">  </w:t>
      </w:r>
      <w:r w:rsidR="001E1A02" w:rsidRPr="001E1A02">
        <w:rPr>
          <w:rFonts w:eastAsia="Calibri" w:cs="Arial"/>
          <w:szCs w:val="20"/>
          <w:lang w:eastAsia="en-US"/>
        </w:rPr>
        <w:t>državna sekretarka</w:t>
      </w:r>
    </w:p>
    <w:sectPr w:rsidR="00815E24" w:rsidRPr="001E1A02" w:rsidSect="00C87966">
      <w:headerReference w:type="default" r:id="rId16"/>
      <w:footerReference w:type="default" r:id="rId17"/>
      <w:headerReference w:type="first" r:id="rId18"/>
      <w:footerReference w:type="first" r:id="rId19"/>
      <w:pgSz w:w="11906" w:h="16838" w:code="9"/>
      <w:pgMar w:top="1276" w:right="1417" w:bottom="851"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FB02" w14:textId="77777777" w:rsidR="003466BB" w:rsidRDefault="003466BB" w:rsidP="00107834">
      <w:r>
        <w:separator/>
      </w:r>
    </w:p>
  </w:endnote>
  <w:endnote w:type="continuationSeparator" w:id="0">
    <w:p w14:paraId="77B7F758" w14:textId="77777777" w:rsidR="003466BB" w:rsidRDefault="003466BB"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61C07B16" w:rsidR="003466BB" w:rsidRPr="00773F8C" w:rsidRDefault="003466BB" w:rsidP="0020528A">
    <w:pPr>
      <w:pStyle w:val="Noga"/>
      <w:pBdr>
        <w:top w:val="single" w:sz="4" w:space="0" w:color="auto"/>
      </w:pBdr>
      <w:rPr>
        <w:sz w:val="16"/>
        <w:szCs w:val="16"/>
      </w:rPr>
    </w:pPr>
    <w:r>
      <w:rPr>
        <w:sz w:val="16"/>
        <w:szCs w:val="16"/>
      </w:rPr>
      <w:t>OD</w:t>
    </w:r>
    <w:r w:rsidR="000C6091">
      <w:rPr>
        <w:sz w:val="16"/>
        <w:szCs w:val="16"/>
      </w:rPr>
      <w:t>LIN</w:t>
    </w:r>
    <w:r>
      <w:rPr>
        <w:sz w:val="16"/>
        <w:szCs w:val="16"/>
      </w:rPr>
      <w:t>-</w:t>
    </w:r>
    <w:r w:rsidR="000C6091">
      <w:rPr>
        <w:sz w:val="16"/>
        <w:szCs w:val="16"/>
      </w:rPr>
      <w:t>4</w:t>
    </w:r>
    <w:r>
      <w:rPr>
        <w:sz w:val="16"/>
        <w:szCs w:val="16"/>
      </w:rPr>
      <w:t>/20</w:t>
    </w:r>
    <w:r w:rsidR="0051685C">
      <w:rPr>
        <w:sz w:val="16"/>
        <w:szCs w:val="16"/>
      </w:rPr>
      <w:t>2</w:t>
    </w:r>
    <w:r w:rsidR="000C6091">
      <w:rPr>
        <w:sz w:val="16"/>
        <w:szCs w:val="16"/>
      </w:rPr>
      <w:t>5</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16</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16</w:t>
    </w:r>
    <w:r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70D4" w14:textId="7DAB5C06" w:rsidR="003466BB" w:rsidRPr="00773F8C" w:rsidRDefault="003466BB" w:rsidP="00773F8C">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7BE9" w14:textId="77777777" w:rsidR="003466BB" w:rsidRDefault="003466BB" w:rsidP="00107834">
      <w:r>
        <w:separator/>
      </w:r>
    </w:p>
  </w:footnote>
  <w:footnote w:type="continuationSeparator" w:id="0">
    <w:p w14:paraId="3C4B84CC" w14:textId="77777777" w:rsidR="003466BB" w:rsidRDefault="003466BB"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269A77C9" w:rsidR="003466BB" w:rsidRPr="00122D3B" w:rsidRDefault="003466BB" w:rsidP="00122D3B">
    <w:pPr>
      <w:pStyle w:val="Glava"/>
      <w:pBdr>
        <w:bottom w:val="single" w:sz="4" w:space="1" w:color="auto"/>
      </w:pBdr>
      <w:rPr>
        <w:sz w:val="16"/>
        <w:szCs w:val="16"/>
      </w:rPr>
    </w:pPr>
    <w:r w:rsidRPr="00BB1E26">
      <w:rPr>
        <w:sz w:val="16"/>
        <w:szCs w:val="16"/>
      </w:rPr>
      <w:t>Navodila</w:t>
    </w:r>
    <w:r>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0F7" w14:textId="77777777" w:rsidR="003466BB" w:rsidRDefault="003466BB">
    <w:pPr>
      <w:pStyle w:val="Glava"/>
    </w:pPr>
  </w:p>
  <w:p w14:paraId="48301B19" w14:textId="77777777" w:rsidR="003466BB" w:rsidRDefault="003466BB" w:rsidP="00A07395">
    <w:pPr>
      <w:pStyle w:val="Glava"/>
    </w:pPr>
  </w:p>
  <w:p w14:paraId="788C5FFA" w14:textId="77777777" w:rsidR="003466BB" w:rsidRDefault="003466BB" w:rsidP="00A07395">
    <w:pPr>
      <w:pStyle w:val="Glava"/>
    </w:pPr>
    <w:r>
      <w:rPr>
        <w:noProof/>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12" name="Slika 1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77777777" w:rsidR="003466BB" w:rsidRDefault="003466BB" w:rsidP="00A07395">
    <w:pPr>
      <w:pStyle w:val="Glava"/>
    </w:pPr>
  </w:p>
  <w:p w14:paraId="20B788C3" w14:textId="77777777" w:rsidR="003466BB" w:rsidRDefault="003466BB" w:rsidP="00A07395">
    <w:pPr>
      <w:pStyle w:val="Glava"/>
      <w:tabs>
        <w:tab w:val="left" w:pos="5112"/>
      </w:tabs>
      <w:spacing w:before="120" w:line="240" w:lineRule="exact"/>
      <w:rPr>
        <w:sz w:val="16"/>
      </w:rPr>
    </w:pPr>
  </w:p>
  <w:p w14:paraId="3C066DB8" w14:textId="77777777" w:rsidR="003466BB" w:rsidRPr="00291380" w:rsidRDefault="003466BB" w:rsidP="00A07395">
    <w:pPr>
      <w:pStyle w:val="Glava"/>
      <w:tabs>
        <w:tab w:val="clear" w:pos="4536"/>
        <w:tab w:val="left" w:pos="5112"/>
      </w:tabs>
      <w:spacing w:line="240" w:lineRule="exact"/>
      <w:rPr>
        <w:rFonts w:eastAsia="Times New Roman"/>
        <w:sz w:val="16"/>
        <w:szCs w:val="24"/>
      </w:rPr>
    </w:pPr>
    <w:r>
      <w:rPr>
        <w:noProof/>
        <w:sz w:val="16"/>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6FF36"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sz w:val="16"/>
        <w:szCs w:val="24"/>
      </w:rPr>
      <w:t>Tržaška cesta 21, 1000 Ljubljana</w:t>
    </w:r>
    <w:r w:rsidRPr="00291380">
      <w:rPr>
        <w:rFonts w:eastAsia="Times New Roman"/>
        <w:sz w:val="16"/>
        <w:szCs w:val="24"/>
      </w:rPr>
      <w:tab/>
    </w:r>
    <w:r>
      <w:rPr>
        <w:rFonts w:eastAsia="Times New Roman"/>
        <w:sz w:val="16"/>
        <w:szCs w:val="24"/>
      </w:rPr>
      <w:t>T: 01 478 83 30</w:t>
    </w:r>
  </w:p>
  <w:p w14:paraId="5DABED41" w14:textId="77777777" w:rsidR="003466BB" w:rsidRPr="00291380" w:rsidRDefault="003466BB" w:rsidP="00A07395">
    <w:pPr>
      <w:tabs>
        <w:tab w:val="left" w:pos="5112"/>
      </w:tabs>
      <w:spacing w:line="240" w:lineRule="exact"/>
      <w:rPr>
        <w:rFonts w:eastAsia="Times New Roman"/>
        <w:sz w:val="16"/>
        <w:szCs w:val="24"/>
      </w:rPr>
    </w:pPr>
    <w:r>
      <w:rPr>
        <w:rFonts w:eastAsia="Times New Roman"/>
        <w:sz w:val="16"/>
        <w:szCs w:val="24"/>
      </w:rPr>
      <w:tab/>
      <w:t>F: 01 478 83 31</w:t>
    </w:r>
  </w:p>
  <w:p w14:paraId="27B9C668"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E: gp.mju@gov.si</w:t>
    </w:r>
  </w:p>
  <w:p w14:paraId="1CFD5DEC"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www.mju.gov.si</w:t>
    </w:r>
  </w:p>
  <w:p w14:paraId="3F08EDEB" w14:textId="77777777" w:rsidR="003466BB" w:rsidRPr="008F3500" w:rsidRDefault="003466BB" w:rsidP="00A07395">
    <w:pPr>
      <w:pStyle w:val="Glava"/>
      <w:tabs>
        <w:tab w:val="left" w:pos="284"/>
        <w:tab w:val="left" w:pos="5112"/>
      </w:tabs>
      <w:spacing w:before="120" w:line="240" w:lineRule="exact"/>
      <w:rPr>
        <w:sz w:val="16"/>
      </w:rPr>
    </w:pPr>
  </w:p>
  <w:p w14:paraId="549C1947" w14:textId="77777777" w:rsidR="003466BB" w:rsidRPr="008F3500" w:rsidRDefault="003466BB" w:rsidP="008F44C4">
    <w:pPr>
      <w:pStyle w:val="Glava"/>
      <w:tabs>
        <w:tab w:val="left" w:pos="284"/>
        <w:tab w:val="left" w:pos="426"/>
        <w:tab w:val="left" w:pos="5112"/>
      </w:tabs>
      <w:spacing w:before="120" w:line="240" w:lineRule="exact"/>
      <w:rPr>
        <w:sz w:val="16"/>
      </w:rPr>
    </w:pPr>
  </w:p>
  <w:p w14:paraId="03828885" w14:textId="77777777" w:rsidR="003466BB" w:rsidRDefault="003466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CF74485E"/>
    <w:lvl w:ilvl="0" w:tplc="04240001">
      <w:start w:val="1"/>
      <w:numFmt w:val="bullet"/>
      <w:lvlText w:val=""/>
      <w:lvlJc w:val="left"/>
      <w:pPr>
        <w:ind w:left="1212" w:hanging="360"/>
      </w:pPr>
      <w:rPr>
        <w:rFonts w:ascii="Symbol" w:hAnsi="Symbol" w:hint="default"/>
      </w:rPr>
    </w:lvl>
    <w:lvl w:ilvl="1" w:tplc="04240003">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00430D"/>
    <w:multiLevelType w:val="hybridMultilevel"/>
    <w:tmpl w:val="611AB052"/>
    <w:lvl w:ilvl="0" w:tplc="5C3287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87B9C"/>
    <w:multiLevelType w:val="hybridMultilevel"/>
    <w:tmpl w:val="125CC6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FA254A6"/>
    <w:multiLevelType w:val="hybridMultilevel"/>
    <w:tmpl w:val="FE303D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7B16BB3"/>
    <w:multiLevelType w:val="hybridMultilevel"/>
    <w:tmpl w:val="8354A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8963D2"/>
    <w:multiLevelType w:val="hybridMultilevel"/>
    <w:tmpl w:val="E520B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31C7B"/>
    <w:multiLevelType w:val="hybridMultilevel"/>
    <w:tmpl w:val="B22E3478"/>
    <w:lvl w:ilvl="0" w:tplc="98407720">
      <w:start w:val="1"/>
      <w:numFmt w:val="decimal"/>
      <w:lvlText w:val="%1. "/>
      <w:lvlJc w:val="left"/>
      <w:pPr>
        <w:ind w:left="835" w:hanging="360"/>
      </w:pPr>
      <w:rPr>
        <w:rFonts w:hint="default"/>
      </w:rPr>
    </w:lvl>
    <w:lvl w:ilvl="1" w:tplc="3A54174A">
      <w:numFmt w:val="bullet"/>
      <w:lvlText w:val="-"/>
      <w:lvlJc w:val="left"/>
      <w:pPr>
        <w:ind w:left="1555" w:hanging="360"/>
      </w:pPr>
      <w:rPr>
        <w:rFonts w:ascii="Arial" w:eastAsia="Times New Roman" w:hAnsi="Arial" w:cs="Arial" w:hint="default"/>
      </w:r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04"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D310EA2"/>
    <w:multiLevelType w:val="hybridMultilevel"/>
    <w:tmpl w:val="027EE736"/>
    <w:lvl w:ilvl="0" w:tplc="FFFFFFFF">
      <w:start w:val="1"/>
      <w:numFmt w:val="decimal"/>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48679658">
    <w:abstractNumId w:val="24"/>
  </w:num>
  <w:num w:numId="2" w16cid:durableId="193882863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71310152">
    <w:abstractNumId w:val="22"/>
  </w:num>
  <w:num w:numId="4" w16cid:durableId="474302086">
    <w:abstractNumId w:val="14"/>
  </w:num>
  <w:num w:numId="5" w16cid:durableId="260845724">
    <w:abstractNumId w:val="3"/>
  </w:num>
  <w:num w:numId="6" w16cid:durableId="772868176">
    <w:abstractNumId w:val="1"/>
  </w:num>
  <w:num w:numId="7" w16cid:durableId="1057126047">
    <w:abstractNumId w:val="10"/>
  </w:num>
  <w:num w:numId="8" w16cid:durableId="664551619">
    <w:abstractNumId w:val="23"/>
  </w:num>
  <w:num w:numId="9" w16cid:durableId="280456520">
    <w:abstractNumId w:val="0"/>
  </w:num>
  <w:num w:numId="10" w16cid:durableId="1397699211">
    <w:abstractNumId w:val="15"/>
  </w:num>
  <w:num w:numId="11" w16cid:durableId="28746696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16cid:durableId="284240673">
    <w:abstractNumId w:val="4"/>
  </w:num>
  <w:num w:numId="13" w16cid:durableId="1787460143">
    <w:abstractNumId w:val="26"/>
  </w:num>
  <w:num w:numId="14" w16cid:durableId="627783916">
    <w:abstractNumId w:val="19"/>
  </w:num>
  <w:num w:numId="15" w16cid:durableId="74141643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484" w:hanging="357"/>
        </w:pPr>
        <w:rPr>
          <w:rFonts w:ascii="Arial" w:hAnsi="Arial" w:cs="Arial" w:hint="default"/>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1620257866">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234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149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7" w16cid:durableId="109354657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33757908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61810320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12138960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968166579">
    <w:abstractNumId w:val="18"/>
  </w:num>
  <w:num w:numId="22" w16cid:durableId="273942309">
    <w:abstractNumId w:val="16"/>
  </w:num>
  <w:num w:numId="23" w16cid:durableId="173646935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727462209">
    <w:abstractNumId w:val="5"/>
  </w:num>
  <w:num w:numId="25" w16cid:durableId="17808401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6076582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70178712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40537288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57359049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7687910">
    <w:abstractNumId w:val="27"/>
  </w:num>
  <w:num w:numId="31" w16cid:durableId="152706362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381951228">
    <w:abstractNumId w:val="12"/>
  </w:num>
  <w:num w:numId="33" w16cid:durableId="424613444">
    <w:abstractNumId w:val="13"/>
  </w:num>
  <w:num w:numId="34" w16cid:durableId="468859717">
    <w:abstractNumId w:val="17"/>
  </w:num>
  <w:num w:numId="35" w16cid:durableId="43116814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660432464">
    <w:abstractNumId w:val="11"/>
  </w:num>
  <w:num w:numId="37" w16cid:durableId="167868603">
    <w:abstractNumId w:val="6"/>
  </w:num>
  <w:num w:numId="38" w16cid:durableId="175075234">
    <w:abstractNumId w:val="25"/>
  </w:num>
  <w:num w:numId="39" w16cid:durableId="310646310">
    <w:abstractNumId w:val="2"/>
  </w:num>
  <w:num w:numId="40" w16cid:durableId="520365585">
    <w:abstractNumId w:val="20"/>
  </w:num>
  <w:num w:numId="41" w16cid:durableId="83769215">
    <w:abstractNumId w:val="21"/>
  </w:num>
  <w:num w:numId="42" w16cid:durableId="82971236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readOnly" w:enforcement="0"/>
  <w:defaultTabStop w:val="708"/>
  <w:hyphenationZone w:val="425"/>
  <w:characterSpacingControl w:val="doNotCompress"/>
  <w:hdrShapeDefaults>
    <o:shapedefaults v:ext="edit" spidmax="586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CBA"/>
    <w:rsid w:val="00001DA1"/>
    <w:rsid w:val="00002A2A"/>
    <w:rsid w:val="00002D5C"/>
    <w:rsid w:val="0000383C"/>
    <w:rsid w:val="00004B23"/>
    <w:rsid w:val="0000552A"/>
    <w:rsid w:val="00005E69"/>
    <w:rsid w:val="00005F4B"/>
    <w:rsid w:val="0000644E"/>
    <w:rsid w:val="0000690A"/>
    <w:rsid w:val="00007A20"/>
    <w:rsid w:val="00007DD3"/>
    <w:rsid w:val="00007FF5"/>
    <w:rsid w:val="000108A6"/>
    <w:rsid w:val="00010E37"/>
    <w:rsid w:val="00010E67"/>
    <w:rsid w:val="000114FF"/>
    <w:rsid w:val="000119A2"/>
    <w:rsid w:val="00011ADB"/>
    <w:rsid w:val="00011FB7"/>
    <w:rsid w:val="00012BC1"/>
    <w:rsid w:val="000131F9"/>
    <w:rsid w:val="00013830"/>
    <w:rsid w:val="00014AA2"/>
    <w:rsid w:val="000157A5"/>
    <w:rsid w:val="00015DD6"/>
    <w:rsid w:val="0001664B"/>
    <w:rsid w:val="0001698D"/>
    <w:rsid w:val="00017264"/>
    <w:rsid w:val="00020277"/>
    <w:rsid w:val="000212EB"/>
    <w:rsid w:val="000213F7"/>
    <w:rsid w:val="00021B1B"/>
    <w:rsid w:val="000235F3"/>
    <w:rsid w:val="00024072"/>
    <w:rsid w:val="000253D1"/>
    <w:rsid w:val="00025401"/>
    <w:rsid w:val="000257B6"/>
    <w:rsid w:val="00025CF0"/>
    <w:rsid w:val="00025CF5"/>
    <w:rsid w:val="0002627E"/>
    <w:rsid w:val="000264EA"/>
    <w:rsid w:val="000265F9"/>
    <w:rsid w:val="0002741F"/>
    <w:rsid w:val="0003050A"/>
    <w:rsid w:val="00031399"/>
    <w:rsid w:val="000321F5"/>
    <w:rsid w:val="000323BA"/>
    <w:rsid w:val="00032635"/>
    <w:rsid w:val="00032F48"/>
    <w:rsid w:val="00033810"/>
    <w:rsid w:val="000344DF"/>
    <w:rsid w:val="0003458C"/>
    <w:rsid w:val="00034CC6"/>
    <w:rsid w:val="00035533"/>
    <w:rsid w:val="00036506"/>
    <w:rsid w:val="00036E7E"/>
    <w:rsid w:val="0003740B"/>
    <w:rsid w:val="00037D0A"/>
    <w:rsid w:val="00037E76"/>
    <w:rsid w:val="000400AB"/>
    <w:rsid w:val="000413E4"/>
    <w:rsid w:val="000424BB"/>
    <w:rsid w:val="00043327"/>
    <w:rsid w:val="000439BA"/>
    <w:rsid w:val="000444D7"/>
    <w:rsid w:val="0004486A"/>
    <w:rsid w:val="00044B6A"/>
    <w:rsid w:val="00044FC4"/>
    <w:rsid w:val="00045F66"/>
    <w:rsid w:val="00046049"/>
    <w:rsid w:val="00046A36"/>
    <w:rsid w:val="000474E5"/>
    <w:rsid w:val="000510A6"/>
    <w:rsid w:val="000512B9"/>
    <w:rsid w:val="000516E8"/>
    <w:rsid w:val="000529D4"/>
    <w:rsid w:val="00053414"/>
    <w:rsid w:val="00053757"/>
    <w:rsid w:val="00053B35"/>
    <w:rsid w:val="00054D23"/>
    <w:rsid w:val="00054F30"/>
    <w:rsid w:val="00055305"/>
    <w:rsid w:val="0005594F"/>
    <w:rsid w:val="00055D12"/>
    <w:rsid w:val="00056141"/>
    <w:rsid w:val="00056226"/>
    <w:rsid w:val="00056D17"/>
    <w:rsid w:val="00057055"/>
    <w:rsid w:val="00057433"/>
    <w:rsid w:val="000576D2"/>
    <w:rsid w:val="00057792"/>
    <w:rsid w:val="00060C01"/>
    <w:rsid w:val="00060E2A"/>
    <w:rsid w:val="00060E89"/>
    <w:rsid w:val="0006117D"/>
    <w:rsid w:val="00061F0D"/>
    <w:rsid w:val="000629A5"/>
    <w:rsid w:val="00063184"/>
    <w:rsid w:val="00063484"/>
    <w:rsid w:val="000641CA"/>
    <w:rsid w:val="00064ED3"/>
    <w:rsid w:val="0006500B"/>
    <w:rsid w:val="000665FB"/>
    <w:rsid w:val="0006669E"/>
    <w:rsid w:val="00066CAE"/>
    <w:rsid w:val="00066D21"/>
    <w:rsid w:val="0007004C"/>
    <w:rsid w:val="00070CEC"/>
    <w:rsid w:val="000713CB"/>
    <w:rsid w:val="0007194B"/>
    <w:rsid w:val="00072736"/>
    <w:rsid w:val="00072CAD"/>
    <w:rsid w:val="000731BD"/>
    <w:rsid w:val="00073699"/>
    <w:rsid w:val="00073741"/>
    <w:rsid w:val="00073AE8"/>
    <w:rsid w:val="0007489D"/>
    <w:rsid w:val="000749DF"/>
    <w:rsid w:val="00074FB5"/>
    <w:rsid w:val="00075222"/>
    <w:rsid w:val="000757BF"/>
    <w:rsid w:val="00075C79"/>
    <w:rsid w:val="0007648E"/>
    <w:rsid w:val="000764C0"/>
    <w:rsid w:val="00076E39"/>
    <w:rsid w:val="00076FD0"/>
    <w:rsid w:val="00077587"/>
    <w:rsid w:val="00077BD5"/>
    <w:rsid w:val="00080751"/>
    <w:rsid w:val="00081866"/>
    <w:rsid w:val="0008262D"/>
    <w:rsid w:val="000828DB"/>
    <w:rsid w:val="000830B5"/>
    <w:rsid w:val="00083348"/>
    <w:rsid w:val="00083EE5"/>
    <w:rsid w:val="000853BF"/>
    <w:rsid w:val="0008591A"/>
    <w:rsid w:val="00085BBC"/>
    <w:rsid w:val="0008609A"/>
    <w:rsid w:val="0008657F"/>
    <w:rsid w:val="00086776"/>
    <w:rsid w:val="00087954"/>
    <w:rsid w:val="00087A8E"/>
    <w:rsid w:val="000905B7"/>
    <w:rsid w:val="000918E8"/>
    <w:rsid w:val="000922BC"/>
    <w:rsid w:val="000922C8"/>
    <w:rsid w:val="000927FC"/>
    <w:rsid w:val="00092E35"/>
    <w:rsid w:val="00094A70"/>
    <w:rsid w:val="00095CB3"/>
    <w:rsid w:val="000965DF"/>
    <w:rsid w:val="00096CFE"/>
    <w:rsid w:val="00096E77"/>
    <w:rsid w:val="000978A5"/>
    <w:rsid w:val="00097955"/>
    <w:rsid w:val="00097A70"/>
    <w:rsid w:val="000A0215"/>
    <w:rsid w:val="000A0A3C"/>
    <w:rsid w:val="000A1277"/>
    <w:rsid w:val="000A1548"/>
    <w:rsid w:val="000A1D9F"/>
    <w:rsid w:val="000A2684"/>
    <w:rsid w:val="000A2777"/>
    <w:rsid w:val="000A2B3A"/>
    <w:rsid w:val="000A351D"/>
    <w:rsid w:val="000A3821"/>
    <w:rsid w:val="000A3BB4"/>
    <w:rsid w:val="000A4571"/>
    <w:rsid w:val="000A4B6A"/>
    <w:rsid w:val="000A6DA4"/>
    <w:rsid w:val="000A71F3"/>
    <w:rsid w:val="000A7560"/>
    <w:rsid w:val="000B074F"/>
    <w:rsid w:val="000B1529"/>
    <w:rsid w:val="000B2027"/>
    <w:rsid w:val="000B2A45"/>
    <w:rsid w:val="000B3FCA"/>
    <w:rsid w:val="000B463B"/>
    <w:rsid w:val="000B4E11"/>
    <w:rsid w:val="000B6201"/>
    <w:rsid w:val="000B66C4"/>
    <w:rsid w:val="000B7A9C"/>
    <w:rsid w:val="000B7BF6"/>
    <w:rsid w:val="000B7EFB"/>
    <w:rsid w:val="000C2FE6"/>
    <w:rsid w:val="000C38E5"/>
    <w:rsid w:val="000C4189"/>
    <w:rsid w:val="000C5083"/>
    <w:rsid w:val="000C541C"/>
    <w:rsid w:val="000C5972"/>
    <w:rsid w:val="000C5B69"/>
    <w:rsid w:val="000C6091"/>
    <w:rsid w:val="000C67F4"/>
    <w:rsid w:val="000C70B2"/>
    <w:rsid w:val="000C7201"/>
    <w:rsid w:val="000C735E"/>
    <w:rsid w:val="000C7478"/>
    <w:rsid w:val="000C750B"/>
    <w:rsid w:val="000C759E"/>
    <w:rsid w:val="000C75D6"/>
    <w:rsid w:val="000C78CB"/>
    <w:rsid w:val="000C799C"/>
    <w:rsid w:val="000D0069"/>
    <w:rsid w:val="000D092F"/>
    <w:rsid w:val="000D0CA8"/>
    <w:rsid w:val="000D0D68"/>
    <w:rsid w:val="000D1BC0"/>
    <w:rsid w:val="000D2543"/>
    <w:rsid w:val="000D2A66"/>
    <w:rsid w:val="000D2D84"/>
    <w:rsid w:val="000D2FA5"/>
    <w:rsid w:val="000D341B"/>
    <w:rsid w:val="000D4491"/>
    <w:rsid w:val="000D562B"/>
    <w:rsid w:val="000D56E1"/>
    <w:rsid w:val="000D5A9A"/>
    <w:rsid w:val="000D6093"/>
    <w:rsid w:val="000D6756"/>
    <w:rsid w:val="000D6794"/>
    <w:rsid w:val="000D702D"/>
    <w:rsid w:val="000D7AA4"/>
    <w:rsid w:val="000E072F"/>
    <w:rsid w:val="000E10D8"/>
    <w:rsid w:val="000E2240"/>
    <w:rsid w:val="000E2552"/>
    <w:rsid w:val="000E2AF5"/>
    <w:rsid w:val="000E359F"/>
    <w:rsid w:val="000E40D8"/>
    <w:rsid w:val="000E461C"/>
    <w:rsid w:val="000E594F"/>
    <w:rsid w:val="000E7A1E"/>
    <w:rsid w:val="000E7E80"/>
    <w:rsid w:val="000F041A"/>
    <w:rsid w:val="000F09DB"/>
    <w:rsid w:val="000F1791"/>
    <w:rsid w:val="000F4551"/>
    <w:rsid w:val="000F4D24"/>
    <w:rsid w:val="000F4D93"/>
    <w:rsid w:val="000F5557"/>
    <w:rsid w:val="000F6381"/>
    <w:rsid w:val="000F75C6"/>
    <w:rsid w:val="000F7B2E"/>
    <w:rsid w:val="0010091F"/>
    <w:rsid w:val="00101682"/>
    <w:rsid w:val="001017DA"/>
    <w:rsid w:val="00102042"/>
    <w:rsid w:val="001027B4"/>
    <w:rsid w:val="00103D55"/>
    <w:rsid w:val="00104E3A"/>
    <w:rsid w:val="00105A27"/>
    <w:rsid w:val="001062A7"/>
    <w:rsid w:val="00106617"/>
    <w:rsid w:val="0010709F"/>
    <w:rsid w:val="00107834"/>
    <w:rsid w:val="00107913"/>
    <w:rsid w:val="00107DA3"/>
    <w:rsid w:val="001127ED"/>
    <w:rsid w:val="00112D29"/>
    <w:rsid w:val="00112F62"/>
    <w:rsid w:val="0011487E"/>
    <w:rsid w:val="001150A0"/>
    <w:rsid w:val="0011549B"/>
    <w:rsid w:val="001156D6"/>
    <w:rsid w:val="00115FF0"/>
    <w:rsid w:val="0011613B"/>
    <w:rsid w:val="00116A94"/>
    <w:rsid w:val="00120550"/>
    <w:rsid w:val="00120E5A"/>
    <w:rsid w:val="00120EFB"/>
    <w:rsid w:val="001210D2"/>
    <w:rsid w:val="001211CA"/>
    <w:rsid w:val="00121B06"/>
    <w:rsid w:val="00122327"/>
    <w:rsid w:val="00122D3B"/>
    <w:rsid w:val="00122DB7"/>
    <w:rsid w:val="00122F00"/>
    <w:rsid w:val="001235E9"/>
    <w:rsid w:val="00123622"/>
    <w:rsid w:val="00124256"/>
    <w:rsid w:val="001242AD"/>
    <w:rsid w:val="00125CDA"/>
    <w:rsid w:val="00126055"/>
    <w:rsid w:val="001265CB"/>
    <w:rsid w:val="00126DDC"/>
    <w:rsid w:val="00126FA0"/>
    <w:rsid w:val="001277B5"/>
    <w:rsid w:val="0013126C"/>
    <w:rsid w:val="00131445"/>
    <w:rsid w:val="00131590"/>
    <w:rsid w:val="001317DD"/>
    <w:rsid w:val="00131CF2"/>
    <w:rsid w:val="001325D6"/>
    <w:rsid w:val="001330EA"/>
    <w:rsid w:val="0013328A"/>
    <w:rsid w:val="001333F3"/>
    <w:rsid w:val="00133581"/>
    <w:rsid w:val="001337C9"/>
    <w:rsid w:val="00134A05"/>
    <w:rsid w:val="00134E76"/>
    <w:rsid w:val="001360E0"/>
    <w:rsid w:val="001364CF"/>
    <w:rsid w:val="001365C6"/>
    <w:rsid w:val="00136F6D"/>
    <w:rsid w:val="00137731"/>
    <w:rsid w:val="00137FAE"/>
    <w:rsid w:val="00137FF5"/>
    <w:rsid w:val="00140271"/>
    <w:rsid w:val="00140362"/>
    <w:rsid w:val="00140732"/>
    <w:rsid w:val="001416C1"/>
    <w:rsid w:val="00142EA9"/>
    <w:rsid w:val="0014694B"/>
    <w:rsid w:val="00147EA5"/>
    <w:rsid w:val="00151800"/>
    <w:rsid w:val="00152883"/>
    <w:rsid w:val="00152B13"/>
    <w:rsid w:val="001530C7"/>
    <w:rsid w:val="00153669"/>
    <w:rsid w:val="001537F2"/>
    <w:rsid w:val="00153882"/>
    <w:rsid w:val="001546B2"/>
    <w:rsid w:val="00154A74"/>
    <w:rsid w:val="00155529"/>
    <w:rsid w:val="001558E5"/>
    <w:rsid w:val="00155D40"/>
    <w:rsid w:val="0015600D"/>
    <w:rsid w:val="001563D4"/>
    <w:rsid w:val="00156FF0"/>
    <w:rsid w:val="001576F1"/>
    <w:rsid w:val="00160541"/>
    <w:rsid w:val="00161293"/>
    <w:rsid w:val="001627BE"/>
    <w:rsid w:val="00163655"/>
    <w:rsid w:val="00163FDF"/>
    <w:rsid w:val="001646D3"/>
    <w:rsid w:val="001649A2"/>
    <w:rsid w:val="00164AB4"/>
    <w:rsid w:val="001650A1"/>
    <w:rsid w:val="00165408"/>
    <w:rsid w:val="001654B9"/>
    <w:rsid w:val="001659E7"/>
    <w:rsid w:val="001669A6"/>
    <w:rsid w:val="001673C6"/>
    <w:rsid w:val="001678EC"/>
    <w:rsid w:val="00167A54"/>
    <w:rsid w:val="001703CD"/>
    <w:rsid w:val="00170626"/>
    <w:rsid w:val="00170776"/>
    <w:rsid w:val="001707C6"/>
    <w:rsid w:val="001716C5"/>
    <w:rsid w:val="0017190C"/>
    <w:rsid w:val="0017197F"/>
    <w:rsid w:val="00172297"/>
    <w:rsid w:val="00173EE6"/>
    <w:rsid w:val="0017436F"/>
    <w:rsid w:val="00174B0E"/>
    <w:rsid w:val="00174D87"/>
    <w:rsid w:val="001754D5"/>
    <w:rsid w:val="0017579B"/>
    <w:rsid w:val="00176A66"/>
    <w:rsid w:val="00176E65"/>
    <w:rsid w:val="001774D2"/>
    <w:rsid w:val="001775B2"/>
    <w:rsid w:val="00177D68"/>
    <w:rsid w:val="0018001A"/>
    <w:rsid w:val="001801DC"/>
    <w:rsid w:val="00182086"/>
    <w:rsid w:val="00182708"/>
    <w:rsid w:val="00182BED"/>
    <w:rsid w:val="001832E6"/>
    <w:rsid w:val="00184ED7"/>
    <w:rsid w:val="001851AD"/>
    <w:rsid w:val="00185CA7"/>
    <w:rsid w:val="0018617C"/>
    <w:rsid w:val="0018684E"/>
    <w:rsid w:val="00186F44"/>
    <w:rsid w:val="00191DE0"/>
    <w:rsid w:val="00191F7A"/>
    <w:rsid w:val="001929A3"/>
    <w:rsid w:val="00194229"/>
    <w:rsid w:val="00194D63"/>
    <w:rsid w:val="0019593E"/>
    <w:rsid w:val="00195B86"/>
    <w:rsid w:val="0019675B"/>
    <w:rsid w:val="001968A3"/>
    <w:rsid w:val="0019730E"/>
    <w:rsid w:val="001A01EB"/>
    <w:rsid w:val="001A08CB"/>
    <w:rsid w:val="001A1347"/>
    <w:rsid w:val="001A3EB4"/>
    <w:rsid w:val="001A467A"/>
    <w:rsid w:val="001A59DC"/>
    <w:rsid w:val="001A6646"/>
    <w:rsid w:val="001A6C3C"/>
    <w:rsid w:val="001A6E02"/>
    <w:rsid w:val="001A703B"/>
    <w:rsid w:val="001A709F"/>
    <w:rsid w:val="001B0726"/>
    <w:rsid w:val="001B0834"/>
    <w:rsid w:val="001B10FA"/>
    <w:rsid w:val="001B170D"/>
    <w:rsid w:val="001B174A"/>
    <w:rsid w:val="001B2E00"/>
    <w:rsid w:val="001B2EAD"/>
    <w:rsid w:val="001B3161"/>
    <w:rsid w:val="001B3302"/>
    <w:rsid w:val="001B38CC"/>
    <w:rsid w:val="001B3CE2"/>
    <w:rsid w:val="001B3E06"/>
    <w:rsid w:val="001B58B5"/>
    <w:rsid w:val="001B615A"/>
    <w:rsid w:val="001B7E59"/>
    <w:rsid w:val="001C02BF"/>
    <w:rsid w:val="001C16D0"/>
    <w:rsid w:val="001C2167"/>
    <w:rsid w:val="001C2570"/>
    <w:rsid w:val="001C26C9"/>
    <w:rsid w:val="001C2D2E"/>
    <w:rsid w:val="001C2E84"/>
    <w:rsid w:val="001C2F69"/>
    <w:rsid w:val="001C303B"/>
    <w:rsid w:val="001C43F0"/>
    <w:rsid w:val="001C451B"/>
    <w:rsid w:val="001C465D"/>
    <w:rsid w:val="001C5AE3"/>
    <w:rsid w:val="001C5DDC"/>
    <w:rsid w:val="001C6056"/>
    <w:rsid w:val="001C650C"/>
    <w:rsid w:val="001C6BE9"/>
    <w:rsid w:val="001C6E09"/>
    <w:rsid w:val="001C6FC8"/>
    <w:rsid w:val="001D044F"/>
    <w:rsid w:val="001D08ED"/>
    <w:rsid w:val="001D0C56"/>
    <w:rsid w:val="001D0C90"/>
    <w:rsid w:val="001D16DF"/>
    <w:rsid w:val="001D19E4"/>
    <w:rsid w:val="001D1FA2"/>
    <w:rsid w:val="001D2ABE"/>
    <w:rsid w:val="001D32EB"/>
    <w:rsid w:val="001D3AFD"/>
    <w:rsid w:val="001D4054"/>
    <w:rsid w:val="001D46BA"/>
    <w:rsid w:val="001D4857"/>
    <w:rsid w:val="001D48BB"/>
    <w:rsid w:val="001D4FE9"/>
    <w:rsid w:val="001D51B3"/>
    <w:rsid w:val="001D5B7D"/>
    <w:rsid w:val="001D661D"/>
    <w:rsid w:val="001D6A0C"/>
    <w:rsid w:val="001D6A27"/>
    <w:rsid w:val="001D6A6F"/>
    <w:rsid w:val="001D6C84"/>
    <w:rsid w:val="001D7317"/>
    <w:rsid w:val="001E054F"/>
    <w:rsid w:val="001E06EC"/>
    <w:rsid w:val="001E15EA"/>
    <w:rsid w:val="001E1744"/>
    <w:rsid w:val="001E1A02"/>
    <w:rsid w:val="001E1A8B"/>
    <w:rsid w:val="001E1E80"/>
    <w:rsid w:val="001E2EA1"/>
    <w:rsid w:val="001E3DE9"/>
    <w:rsid w:val="001E3F17"/>
    <w:rsid w:val="001E55EB"/>
    <w:rsid w:val="001E64CC"/>
    <w:rsid w:val="001E6639"/>
    <w:rsid w:val="001E685C"/>
    <w:rsid w:val="001E72B1"/>
    <w:rsid w:val="001E7E0D"/>
    <w:rsid w:val="001E7EC9"/>
    <w:rsid w:val="001F0C07"/>
    <w:rsid w:val="001F14C5"/>
    <w:rsid w:val="001F191F"/>
    <w:rsid w:val="001F22A5"/>
    <w:rsid w:val="001F2C54"/>
    <w:rsid w:val="001F3027"/>
    <w:rsid w:val="001F383A"/>
    <w:rsid w:val="001F4022"/>
    <w:rsid w:val="001F4C65"/>
    <w:rsid w:val="001F5706"/>
    <w:rsid w:val="001F5CC3"/>
    <w:rsid w:val="001F614F"/>
    <w:rsid w:val="001F69C9"/>
    <w:rsid w:val="001F6C29"/>
    <w:rsid w:val="001F6F87"/>
    <w:rsid w:val="001F771E"/>
    <w:rsid w:val="00200DA0"/>
    <w:rsid w:val="00200FBB"/>
    <w:rsid w:val="002012EC"/>
    <w:rsid w:val="002016D3"/>
    <w:rsid w:val="002018E1"/>
    <w:rsid w:val="0020198C"/>
    <w:rsid w:val="002025DF"/>
    <w:rsid w:val="00202B0C"/>
    <w:rsid w:val="002032E0"/>
    <w:rsid w:val="002039B7"/>
    <w:rsid w:val="002047FE"/>
    <w:rsid w:val="0020528A"/>
    <w:rsid w:val="00205DB4"/>
    <w:rsid w:val="00205E68"/>
    <w:rsid w:val="00206538"/>
    <w:rsid w:val="002068A9"/>
    <w:rsid w:val="00206975"/>
    <w:rsid w:val="002078C6"/>
    <w:rsid w:val="00210928"/>
    <w:rsid w:val="00210EA5"/>
    <w:rsid w:val="002116F1"/>
    <w:rsid w:val="0021197D"/>
    <w:rsid w:val="00211B5B"/>
    <w:rsid w:val="00212F35"/>
    <w:rsid w:val="0021311C"/>
    <w:rsid w:val="002150CA"/>
    <w:rsid w:val="00215912"/>
    <w:rsid w:val="00216AD9"/>
    <w:rsid w:val="0022097A"/>
    <w:rsid w:val="00220DE1"/>
    <w:rsid w:val="002212D6"/>
    <w:rsid w:val="00221BBC"/>
    <w:rsid w:val="002220A1"/>
    <w:rsid w:val="00222658"/>
    <w:rsid w:val="002232BD"/>
    <w:rsid w:val="00223D41"/>
    <w:rsid w:val="00224601"/>
    <w:rsid w:val="00224A79"/>
    <w:rsid w:val="0022522F"/>
    <w:rsid w:val="00225F25"/>
    <w:rsid w:val="002262C5"/>
    <w:rsid w:val="0022786F"/>
    <w:rsid w:val="00230DAF"/>
    <w:rsid w:val="0023135C"/>
    <w:rsid w:val="0023180C"/>
    <w:rsid w:val="00232A29"/>
    <w:rsid w:val="00232F04"/>
    <w:rsid w:val="0023306B"/>
    <w:rsid w:val="002331D0"/>
    <w:rsid w:val="002336D8"/>
    <w:rsid w:val="0023394A"/>
    <w:rsid w:val="00233C6C"/>
    <w:rsid w:val="00233FD2"/>
    <w:rsid w:val="002341E7"/>
    <w:rsid w:val="00234453"/>
    <w:rsid w:val="00234A5E"/>
    <w:rsid w:val="00234C18"/>
    <w:rsid w:val="002354E7"/>
    <w:rsid w:val="002355F2"/>
    <w:rsid w:val="00235AA6"/>
    <w:rsid w:val="002360A1"/>
    <w:rsid w:val="00237713"/>
    <w:rsid w:val="00237BAA"/>
    <w:rsid w:val="00237F1E"/>
    <w:rsid w:val="0024012B"/>
    <w:rsid w:val="00240A13"/>
    <w:rsid w:val="00240F8E"/>
    <w:rsid w:val="0024151F"/>
    <w:rsid w:val="002416C6"/>
    <w:rsid w:val="00241BE4"/>
    <w:rsid w:val="002426FF"/>
    <w:rsid w:val="00242A8C"/>
    <w:rsid w:val="002435EB"/>
    <w:rsid w:val="002438CD"/>
    <w:rsid w:val="00244177"/>
    <w:rsid w:val="00244C81"/>
    <w:rsid w:val="00244CB6"/>
    <w:rsid w:val="00244E05"/>
    <w:rsid w:val="00244EAA"/>
    <w:rsid w:val="002463DF"/>
    <w:rsid w:val="00246A54"/>
    <w:rsid w:val="002473DB"/>
    <w:rsid w:val="00250583"/>
    <w:rsid w:val="00250608"/>
    <w:rsid w:val="002515AF"/>
    <w:rsid w:val="00251D54"/>
    <w:rsid w:val="00252319"/>
    <w:rsid w:val="0025247F"/>
    <w:rsid w:val="0025293D"/>
    <w:rsid w:val="00252E34"/>
    <w:rsid w:val="002530FE"/>
    <w:rsid w:val="00253CE9"/>
    <w:rsid w:val="00254127"/>
    <w:rsid w:val="00254743"/>
    <w:rsid w:val="002550D6"/>
    <w:rsid w:val="002552B1"/>
    <w:rsid w:val="00255517"/>
    <w:rsid w:val="00256A17"/>
    <w:rsid w:val="00256DAE"/>
    <w:rsid w:val="00257350"/>
    <w:rsid w:val="00257A73"/>
    <w:rsid w:val="00257BD0"/>
    <w:rsid w:val="002600C6"/>
    <w:rsid w:val="00261C79"/>
    <w:rsid w:val="00261DE5"/>
    <w:rsid w:val="0026289B"/>
    <w:rsid w:val="00262B87"/>
    <w:rsid w:val="002639F8"/>
    <w:rsid w:val="00263BB3"/>
    <w:rsid w:val="00263F7A"/>
    <w:rsid w:val="00264554"/>
    <w:rsid w:val="00265A24"/>
    <w:rsid w:val="00265DD8"/>
    <w:rsid w:val="00266090"/>
    <w:rsid w:val="002662D9"/>
    <w:rsid w:val="002665F0"/>
    <w:rsid w:val="00266AF3"/>
    <w:rsid w:val="00266F31"/>
    <w:rsid w:val="00266FDA"/>
    <w:rsid w:val="00267747"/>
    <w:rsid w:val="002719D5"/>
    <w:rsid w:val="00271D4D"/>
    <w:rsid w:val="00271F9A"/>
    <w:rsid w:val="00272A86"/>
    <w:rsid w:val="00272CE5"/>
    <w:rsid w:val="00273CDD"/>
    <w:rsid w:val="0027430B"/>
    <w:rsid w:val="00274551"/>
    <w:rsid w:val="00276288"/>
    <w:rsid w:val="002776B8"/>
    <w:rsid w:val="0028021E"/>
    <w:rsid w:val="00280F30"/>
    <w:rsid w:val="00281192"/>
    <w:rsid w:val="002814E9"/>
    <w:rsid w:val="00281AAF"/>
    <w:rsid w:val="00281D28"/>
    <w:rsid w:val="002832B2"/>
    <w:rsid w:val="00283B62"/>
    <w:rsid w:val="00284079"/>
    <w:rsid w:val="00284CB9"/>
    <w:rsid w:val="002855D0"/>
    <w:rsid w:val="002903E9"/>
    <w:rsid w:val="00291380"/>
    <w:rsid w:val="002918A6"/>
    <w:rsid w:val="00291C8E"/>
    <w:rsid w:val="00291DD3"/>
    <w:rsid w:val="00292653"/>
    <w:rsid w:val="002927C0"/>
    <w:rsid w:val="00292956"/>
    <w:rsid w:val="00292D53"/>
    <w:rsid w:val="00293925"/>
    <w:rsid w:val="002944D1"/>
    <w:rsid w:val="0029464B"/>
    <w:rsid w:val="00294A70"/>
    <w:rsid w:val="0029528F"/>
    <w:rsid w:val="002958FE"/>
    <w:rsid w:val="00296022"/>
    <w:rsid w:val="00296225"/>
    <w:rsid w:val="002974C1"/>
    <w:rsid w:val="00297874"/>
    <w:rsid w:val="00297EA4"/>
    <w:rsid w:val="002A0738"/>
    <w:rsid w:val="002A0D02"/>
    <w:rsid w:val="002A17A0"/>
    <w:rsid w:val="002A1B13"/>
    <w:rsid w:val="002A34C8"/>
    <w:rsid w:val="002A367F"/>
    <w:rsid w:val="002A39D8"/>
    <w:rsid w:val="002A5CCC"/>
    <w:rsid w:val="002A5D07"/>
    <w:rsid w:val="002A61DD"/>
    <w:rsid w:val="002A6839"/>
    <w:rsid w:val="002A6853"/>
    <w:rsid w:val="002A6ADB"/>
    <w:rsid w:val="002B01BB"/>
    <w:rsid w:val="002B047C"/>
    <w:rsid w:val="002B04E5"/>
    <w:rsid w:val="002B0BE6"/>
    <w:rsid w:val="002B0C97"/>
    <w:rsid w:val="002B10AF"/>
    <w:rsid w:val="002B174C"/>
    <w:rsid w:val="002B1C97"/>
    <w:rsid w:val="002B2B13"/>
    <w:rsid w:val="002B2BE8"/>
    <w:rsid w:val="002B2D05"/>
    <w:rsid w:val="002B330E"/>
    <w:rsid w:val="002B3833"/>
    <w:rsid w:val="002B3B13"/>
    <w:rsid w:val="002B5236"/>
    <w:rsid w:val="002B5584"/>
    <w:rsid w:val="002B55FE"/>
    <w:rsid w:val="002B5CE1"/>
    <w:rsid w:val="002B6263"/>
    <w:rsid w:val="002B70A5"/>
    <w:rsid w:val="002C15F2"/>
    <w:rsid w:val="002C20C9"/>
    <w:rsid w:val="002C31EF"/>
    <w:rsid w:val="002C3A0E"/>
    <w:rsid w:val="002C3ABE"/>
    <w:rsid w:val="002C3B34"/>
    <w:rsid w:val="002C427C"/>
    <w:rsid w:val="002C49B4"/>
    <w:rsid w:val="002C5389"/>
    <w:rsid w:val="002C5619"/>
    <w:rsid w:val="002C6552"/>
    <w:rsid w:val="002C67A5"/>
    <w:rsid w:val="002C6D1F"/>
    <w:rsid w:val="002C7030"/>
    <w:rsid w:val="002C72F8"/>
    <w:rsid w:val="002C783F"/>
    <w:rsid w:val="002C7B4B"/>
    <w:rsid w:val="002D0435"/>
    <w:rsid w:val="002D1454"/>
    <w:rsid w:val="002D1955"/>
    <w:rsid w:val="002D2A4A"/>
    <w:rsid w:val="002D2D8B"/>
    <w:rsid w:val="002D3274"/>
    <w:rsid w:val="002D34CB"/>
    <w:rsid w:val="002D36E8"/>
    <w:rsid w:val="002D3C9D"/>
    <w:rsid w:val="002D481A"/>
    <w:rsid w:val="002D4F2D"/>
    <w:rsid w:val="002D5895"/>
    <w:rsid w:val="002D5B76"/>
    <w:rsid w:val="002D6C7B"/>
    <w:rsid w:val="002D6CB5"/>
    <w:rsid w:val="002D7011"/>
    <w:rsid w:val="002D73DD"/>
    <w:rsid w:val="002D743B"/>
    <w:rsid w:val="002D7BAA"/>
    <w:rsid w:val="002D7EE7"/>
    <w:rsid w:val="002E011C"/>
    <w:rsid w:val="002E09EC"/>
    <w:rsid w:val="002E0D89"/>
    <w:rsid w:val="002E1070"/>
    <w:rsid w:val="002E16A6"/>
    <w:rsid w:val="002E1848"/>
    <w:rsid w:val="002E1B9D"/>
    <w:rsid w:val="002E35C9"/>
    <w:rsid w:val="002E415E"/>
    <w:rsid w:val="002E4ECA"/>
    <w:rsid w:val="002E61AD"/>
    <w:rsid w:val="002E6836"/>
    <w:rsid w:val="002E6A4F"/>
    <w:rsid w:val="002E6D16"/>
    <w:rsid w:val="002E70A6"/>
    <w:rsid w:val="002F0199"/>
    <w:rsid w:val="002F0C5F"/>
    <w:rsid w:val="002F17DA"/>
    <w:rsid w:val="002F1E6A"/>
    <w:rsid w:val="002F1F03"/>
    <w:rsid w:val="002F3AD4"/>
    <w:rsid w:val="002F3AE5"/>
    <w:rsid w:val="002F3EBE"/>
    <w:rsid w:val="002F3FFC"/>
    <w:rsid w:val="002F472D"/>
    <w:rsid w:val="002F5592"/>
    <w:rsid w:val="002F7E81"/>
    <w:rsid w:val="002F7F47"/>
    <w:rsid w:val="002F7F9C"/>
    <w:rsid w:val="00300276"/>
    <w:rsid w:val="0030028A"/>
    <w:rsid w:val="003002F8"/>
    <w:rsid w:val="0030049D"/>
    <w:rsid w:val="003005C0"/>
    <w:rsid w:val="00300915"/>
    <w:rsid w:val="00300A1F"/>
    <w:rsid w:val="00300E5D"/>
    <w:rsid w:val="003012C7"/>
    <w:rsid w:val="003017E3"/>
    <w:rsid w:val="00301C9D"/>
    <w:rsid w:val="00301DC2"/>
    <w:rsid w:val="00302794"/>
    <w:rsid w:val="00303271"/>
    <w:rsid w:val="0030338C"/>
    <w:rsid w:val="003035A1"/>
    <w:rsid w:val="00303633"/>
    <w:rsid w:val="00303A43"/>
    <w:rsid w:val="00304286"/>
    <w:rsid w:val="00304BC5"/>
    <w:rsid w:val="00304E93"/>
    <w:rsid w:val="0030643A"/>
    <w:rsid w:val="00306A2E"/>
    <w:rsid w:val="0030745B"/>
    <w:rsid w:val="00307F37"/>
    <w:rsid w:val="00310B82"/>
    <w:rsid w:val="00310CF3"/>
    <w:rsid w:val="0031108C"/>
    <w:rsid w:val="003112F5"/>
    <w:rsid w:val="003125B4"/>
    <w:rsid w:val="00312C30"/>
    <w:rsid w:val="00312D9F"/>
    <w:rsid w:val="00313699"/>
    <w:rsid w:val="0031393C"/>
    <w:rsid w:val="00313CB7"/>
    <w:rsid w:val="00313EF7"/>
    <w:rsid w:val="0031400A"/>
    <w:rsid w:val="00314292"/>
    <w:rsid w:val="00314820"/>
    <w:rsid w:val="00315C4B"/>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2643C"/>
    <w:rsid w:val="003266AD"/>
    <w:rsid w:val="00330FBE"/>
    <w:rsid w:val="003316A5"/>
    <w:rsid w:val="00331994"/>
    <w:rsid w:val="003333EE"/>
    <w:rsid w:val="003334F7"/>
    <w:rsid w:val="00333661"/>
    <w:rsid w:val="003337C6"/>
    <w:rsid w:val="0033478F"/>
    <w:rsid w:val="0033532D"/>
    <w:rsid w:val="003353C1"/>
    <w:rsid w:val="003358D4"/>
    <w:rsid w:val="00335EE6"/>
    <w:rsid w:val="00335FD0"/>
    <w:rsid w:val="00336248"/>
    <w:rsid w:val="00337E65"/>
    <w:rsid w:val="003405B9"/>
    <w:rsid w:val="0034175B"/>
    <w:rsid w:val="00341F0E"/>
    <w:rsid w:val="00342B1C"/>
    <w:rsid w:val="003430D8"/>
    <w:rsid w:val="003439F3"/>
    <w:rsid w:val="00343A24"/>
    <w:rsid w:val="00344687"/>
    <w:rsid w:val="00345049"/>
    <w:rsid w:val="00345258"/>
    <w:rsid w:val="003456FC"/>
    <w:rsid w:val="0034570F"/>
    <w:rsid w:val="003466BB"/>
    <w:rsid w:val="0034688C"/>
    <w:rsid w:val="003468BE"/>
    <w:rsid w:val="00346C6F"/>
    <w:rsid w:val="00347BF4"/>
    <w:rsid w:val="00347F87"/>
    <w:rsid w:val="00350C7F"/>
    <w:rsid w:val="00350D7A"/>
    <w:rsid w:val="00351879"/>
    <w:rsid w:val="00353466"/>
    <w:rsid w:val="00354A21"/>
    <w:rsid w:val="00354ADC"/>
    <w:rsid w:val="00355609"/>
    <w:rsid w:val="00355752"/>
    <w:rsid w:val="00355819"/>
    <w:rsid w:val="00355B32"/>
    <w:rsid w:val="00355C1B"/>
    <w:rsid w:val="0035603F"/>
    <w:rsid w:val="00356696"/>
    <w:rsid w:val="00356B02"/>
    <w:rsid w:val="0035724E"/>
    <w:rsid w:val="00357560"/>
    <w:rsid w:val="0035772B"/>
    <w:rsid w:val="00357884"/>
    <w:rsid w:val="00360B5B"/>
    <w:rsid w:val="00361663"/>
    <w:rsid w:val="003618BC"/>
    <w:rsid w:val="00361E99"/>
    <w:rsid w:val="00362518"/>
    <w:rsid w:val="003627FD"/>
    <w:rsid w:val="0036289C"/>
    <w:rsid w:val="00363302"/>
    <w:rsid w:val="00364605"/>
    <w:rsid w:val="00365B22"/>
    <w:rsid w:val="00366ADF"/>
    <w:rsid w:val="00366B65"/>
    <w:rsid w:val="003673E4"/>
    <w:rsid w:val="003715F3"/>
    <w:rsid w:val="00374875"/>
    <w:rsid w:val="00375269"/>
    <w:rsid w:val="003754D6"/>
    <w:rsid w:val="00375E91"/>
    <w:rsid w:val="00376417"/>
    <w:rsid w:val="003769B5"/>
    <w:rsid w:val="003806BF"/>
    <w:rsid w:val="003807D9"/>
    <w:rsid w:val="0038099B"/>
    <w:rsid w:val="00380A46"/>
    <w:rsid w:val="00380BC2"/>
    <w:rsid w:val="00381B37"/>
    <w:rsid w:val="0038262D"/>
    <w:rsid w:val="003830B8"/>
    <w:rsid w:val="003831B0"/>
    <w:rsid w:val="003838BA"/>
    <w:rsid w:val="00383AC2"/>
    <w:rsid w:val="00384759"/>
    <w:rsid w:val="00384883"/>
    <w:rsid w:val="0038662A"/>
    <w:rsid w:val="003866A7"/>
    <w:rsid w:val="00386C67"/>
    <w:rsid w:val="0038754D"/>
    <w:rsid w:val="003909C0"/>
    <w:rsid w:val="00390C3E"/>
    <w:rsid w:val="00390C56"/>
    <w:rsid w:val="00391818"/>
    <w:rsid w:val="00391D3F"/>
    <w:rsid w:val="0039253A"/>
    <w:rsid w:val="00392956"/>
    <w:rsid w:val="00393389"/>
    <w:rsid w:val="0039397B"/>
    <w:rsid w:val="003951DA"/>
    <w:rsid w:val="0039549E"/>
    <w:rsid w:val="003956C0"/>
    <w:rsid w:val="00395E6C"/>
    <w:rsid w:val="00396276"/>
    <w:rsid w:val="003971E2"/>
    <w:rsid w:val="003A00D9"/>
    <w:rsid w:val="003A17AD"/>
    <w:rsid w:val="003A2683"/>
    <w:rsid w:val="003A2A07"/>
    <w:rsid w:val="003A2D1F"/>
    <w:rsid w:val="003A30A6"/>
    <w:rsid w:val="003A450C"/>
    <w:rsid w:val="003A49D1"/>
    <w:rsid w:val="003A54CA"/>
    <w:rsid w:val="003A6135"/>
    <w:rsid w:val="003A6503"/>
    <w:rsid w:val="003A707A"/>
    <w:rsid w:val="003A7221"/>
    <w:rsid w:val="003A77BA"/>
    <w:rsid w:val="003A79F7"/>
    <w:rsid w:val="003A7BEC"/>
    <w:rsid w:val="003A7C9D"/>
    <w:rsid w:val="003B0F86"/>
    <w:rsid w:val="003B0FBE"/>
    <w:rsid w:val="003B11B5"/>
    <w:rsid w:val="003B1551"/>
    <w:rsid w:val="003B1748"/>
    <w:rsid w:val="003B2196"/>
    <w:rsid w:val="003B2D8D"/>
    <w:rsid w:val="003B39E9"/>
    <w:rsid w:val="003B4010"/>
    <w:rsid w:val="003B55C7"/>
    <w:rsid w:val="003B57FF"/>
    <w:rsid w:val="003B596A"/>
    <w:rsid w:val="003B5B0C"/>
    <w:rsid w:val="003B5BA5"/>
    <w:rsid w:val="003B63FF"/>
    <w:rsid w:val="003B66CD"/>
    <w:rsid w:val="003B6AD8"/>
    <w:rsid w:val="003B6C10"/>
    <w:rsid w:val="003B7259"/>
    <w:rsid w:val="003B7282"/>
    <w:rsid w:val="003C020D"/>
    <w:rsid w:val="003C0AF6"/>
    <w:rsid w:val="003C0B06"/>
    <w:rsid w:val="003C1C0F"/>
    <w:rsid w:val="003C2506"/>
    <w:rsid w:val="003C251D"/>
    <w:rsid w:val="003C4826"/>
    <w:rsid w:val="003C5714"/>
    <w:rsid w:val="003C5CB2"/>
    <w:rsid w:val="003C6325"/>
    <w:rsid w:val="003C6431"/>
    <w:rsid w:val="003C74C6"/>
    <w:rsid w:val="003D04DA"/>
    <w:rsid w:val="003D0613"/>
    <w:rsid w:val="003D09CD"/>
    <w:rsid w:val="003D0A96"/>
    <w:rsid w:val="003D0C7E"/>
    <w:rsid w:val="003D0DE5"/>
    <w:rsid w:val="003D1ABC"/>
    <w:rsid w:val="003D1D00"/>
    <w:rsid w:val="003D39DA"/>
    <w:rsid w:val="003D3AB6"/>
    <w:rsid w:val="003D49F8"/>
    <w:rsid w:val="003D4F72"/>
    <w:rsid w:val="003D588D"/>
    <w:rsid w:val="003D6E48"/>
    <w:rsid w:val="003D6F8D"/>
    <w:rsid w:val="003D7217"/>
    <w:rsid w:val="003E0C42"/>
    <w:rsid w:val="003E0C84"/>
    <w:rsid w:val="003E131D"/>
    <w:rsid w:val="003E1EF4"/>
    <w:rsid w:val="003E2406"/>
    <w:rsid w:val="003E2908"/>
    <w:rsid w:val="003E2C47"/>
    <w:rsid w:val="003E33BF"/>
    <w:rsid w:val="003E3E6F"/>
    <w:rsid w:val="003E511E"/>
    <w:rsid w:val="003E5467"/>
    <w:rsid w:val="003E5BE2"/>
    <w:rsid w:val="003E6425"/>
    <w:rsid w:val="003E73C2"/>
    <w:rsid w:val="003F01BC"/>
    <w:rsid w:val="003F03D3"/>
    <w:rsid w:val="003F083A"/>
    <w:rsid w:val="003F095E"/>
    <w:rsid w:val="003F0DE8"/>
    <w:rsid w:val="003F1540"/>
    <w:rsid w:val="003F1D5C"/>
    <w:rsid w:val="003F2024"/>
    <w:rsid w:val="003F20A0"/>
    <w:rsid w:val="003F337C"/>
    <w:rsid w:val="003F33D4"/>
    <w:rsid w:val="003F3678"/>
    <w:rsid w:val="003F48CC"/>
    <w:rsid w:val="003F5214"/>
    <w:rsid w:val="003F6120"/>
    <w:rsid w:val="003F7D4F"/>
    <w:rsid w:val="004005FD"/>
    <w:rsid w:val="00400A3C"/>
    <w:rsid w:val="00400AB6"/>
    <w:rsid w:val="0040161B"/>
    <w:rsid w:val="00401EFF"/>
    <w:rsid w:val="00402138"/>
    <w:rsid w:val="00402336"/>
    <w:rsid w:val="004025BA"/>
    <w:rsid w:val="00402719"/>
    <w:rsid w:val="004032C1"/>
    <w:rsid w:val="00404728"/>
    <w:rsid w:val="00404B7B"/>
    <w:rsid w:val="004052D8"/>
    <w:rsid w:val="004108BA"/>
    <w:rsid w:val="00410C43"/>
    <w:rsid w:val="004128E3"/>
    <w:rsid w:val="004129E1"/>
    <w:rsid w:val="00412D24"/>
    <w:rsid w:val="00413B99"/>
    <w:rsid w:val="0041403D"/>
    <w:rsid w:val="0041434D"/>
    <w:rsid w:val="00414686"/>
    <w:rsid w:val="00414772"/>
    <w:rsid w:val="004154BF"/>
    <w:rsid w:val="00415CE9"/>
    <w:rsid w:val="0041752F"/>
    <w:rsid w:val="00417842"/>
    <w:rsid w:val="00417E74"/>
    <w:rsid w:val="00421393"/>
    <w:rsid w:val="00421A7B"/>
    <w:rsid w:val="00421EBC"/>
    <w:rsid w:val="004226EA"/>
    <w:rsid w:val="00423D75"/>
    <w:rsid w:val="004244E2"/>
    <w:rsid w:val="00424D26"/>
    <w:rsid w:val="004279A7"/>
    <w:rsid w:val="00427C34"/>
    <w:rsid w:val="0043004F"/>
    <w:rsid w:val="00430785"/>
    <w:rsid w:val="00431433"/>
    <w:rsid w:val="004315FC"/>
    <w:rsid w:val="00431E63"/>
    <w:rsid w:val="00432BA7"/>
    <w:rsid w:val="00432BDE"/>
    <w:rsid w:val="00432DC8"/>
    <w:rsid w:val="00433926"/>
    <w:rsid w:val="0043429B"/>
    <w:rsid w:val="0043501E"/>
    <w:rsid w:val="004366F9"/>
    <w:rsid w:val="00436D08"/>
    <w:rsid w:val="00436FB6"/>
    <w:rsid w:val="004421CB"/>
    <w:rsid w:val="00442370"/>
    <w:rsid w:val="00442974"/>
    <w:rsid w:val="00443103"/>
    <w:rsid w:val="00443449"/>
    <w:rsid w:val="00443B44"/>
    <w:rsid w:val="004459B2"/>
    <w:rsid w:val="00445DA3"/>
    <w:rsid w:val="00445FA8"/>
    <w:rsid w:val="00446057"/>
    <w:rsid w:val="00446454"/>
    <w:rsid w:val="00446B1C"/>
    <w:rsid w:val="00446C4A"/>
    <w:rsid w:val="00447045"/>
    <w:rsid w:val="00447CC9"/>
    <w:rsid w:val="0045033D"/>
    <w:rsid w:val="00450FAE"/>
    <w:rsid w:val="0045148B"/>
    <w:rsid w:val="004514B0"/>
    <w:rsid w:val="00452CF7"/>
    <w:rsid w:val="004532E7"/>
    <w:rsid w:val="00453E39"/>
    <w:rsid w:val="00454200"/>
    <w:rsid w:val="0045440C"/>
    <w:rsid w:val="00455CB9"/>
    <w:rsid w:val="00455F3B"/>
    <w:rsid w:val="00456847"/>
    <w:rsid w:val="00456B78"/>
    <w:rsid w:val="004574D9"/>
    <w:rsid w:val="00457830"/>
    <w:rsid w:val="00457DE7"/>
    <w:rsid w:val="004606BE"/>
    <w:rsid w:val="00460CC0"/>
    <w:rsid w:val="00460DFB"/>
    <w:rsid w:val="00460FA2"/>
    <w:rsid w:val="0046154A"/>
    <w:rsid w:val="00462168"/>
    <w:rsid w:val="00462BD5"/>
    <w:rsid w:val="00462D89"/>
    <w:rsid w:val="00462F77"/>
    <w:rsid w:val="004635AC"/>
    <w:rsid w:val="00463A5D"/>
    <w:rsid w:val="004653E3"/>
    <w:rsid w:val="0046617E"/>
    <w:rsid w:val="00466976"/>
    <w:rsid w:val="00466EF3"/>
    <w:rsid w:val="004671FD"/>
    <w:rsid w:val="00467755"/>
    <w:rsid w:val="00467F6E"/>
    <w:rsid w:val="00470593"/>
    <w:rsid w:val="0047215B"/>
    <w:rsid w:val="00472345"/>
    <w:rsid w:val="00472456"/>
    <w:rsid w:val="00472868"/>
    <w:rsid w:val="00472F36"/>
    <w:rsid w:val="0047341A"/>
    <w:rsid w:val="00473C53"/>
    <w:rsid w:val="00473C84"/>
    <w:rsid w:val="00473F5F"/>
    <w:rsid w:val="0047570E"/>
    <w:rsid w:val="004763EA"/>
    <w:rsid w:val="00476629"/>
    <w:rsid w:val="00477275"/>
    <w:rsid w:val="004806FB"/>
    <w:rsid w:val="00481508"/>
    <w:rsid w:val="00481830"/>
    <w:rsid w:val="0048229F"/>
    <w:rsid w:val="00483250"/>
    <w:rsid w:val="0048366E"/>
    <w:rsid w:val="00490529"/>
    <w:rsid w:val="00490F81"/>
    <w:rsid w:val="00490FF8"/>
    <w:rsid w:val="00491690"/>
    <w:rsid w:val="00491731"/>
    <w:rsid w:val="00492039"/>
    <w:rsid w:val="00492A79"/>
    <w:rsid w:val="0049389C"/>
    <w:rsid w:val="00493AEF"/>
    <w:rsid w:val="00493D19"/>
    <w:rsid w:val="00493F68"/>
    <w:rsid w:val="00494405"/>
    <w:rsid w:val="00495289"/>
    <w:rsid w:val="0049561F"/>
    <w:rsid w:val="0049578A"/>
    <w:rsid w:val="00495891"/>
    <w:rsid w:val="00496377"/>
    <w:rsid w:val="0049641F"/>
    <w:rsid w:val="00496474"/>
    <w:rsid w:val="0049684E"/>
    <w:rsid w:val="00496C55"/>
    <w:rsid w:val="004A05E2"/>
    <w:rsid w:val="004A06D9"/>
    <w:rsid w:val="004A1E01"/>
    <w:rsid w:val="004A20B9"/>
    <w:rsid w:val="004A35DA"/>
    <w:rsid w:val="004A3D24"/>
    <w:rsid w:val="004A4152"/>
    <w:rsid w:val="004A5743"/>
    <w:rsid w:val="004A5949"/>
    <w:rsid w:val="004A5BDA"/>
    <w:rsid w:val="004A5BFF"/>
    <w:rsid w:val="004A62FF"/>
    <w:rsid w:val="004B02E1"/>
    <w:rsid w:val="004B0457"/>
    <w:rsid w:val="004B04E9"/>
    <w:rsid w:val="004B1709"/>
    <w:rsid w:val="004B18D0"/>
    <w:rsid w:val="004B1DA5"/>
    <w:rsid w:val="004B1E5B"/>
    <w:rsid w:val="004B2303"/>
    <w:rsid w:val="004B2F0B"/>
    <w:rsid w:val="004B3801"/>
    <w:rsid w:val="004B3B84"/>
    <w:rsid w:val="004B3C60"/>
    <w:rsid w:val="004B4813"/>
    <w:rsid w:val="004B4DB1"/>
    <w:rsid w:val="004B5488"/>
    <w:rsid w:val="004B573F"/>
    <w:rsid w:val="004B6BC6"/>
    <w:rsid w:val="004B6D0B"/>
    <w:rsid w:val="004B7743"/>
    <w:rsid w:val="004B7F76"/>
    <w:rsid w:val="004C042D"/>
    <w:rsid w:val="004C1E50"/>
    <w:rsid w:val="004C252B"/>
    <w:rsid w:val="004C3180"/>
    <w:rsid w:val="004C431F"/>
    <w:rsid w:val="004C4869"/>
    <w:rsid w:val="004C4916"/>
    <w:rsid w:val="004C4E08"/>
    <w:rsid w:val="004C5348"/>
    <w:rsid w:val="004C5448"/>
    <w:rsid w:val="004C556D"/>
    <w:rsid w:val="004C6110"/>
    <w:rsid w:val="004C6D1A"/>
    <w:rsid w:val="004C6D4D"/>
    <w:rsid w:val="004C6F58"/>
    <w:rsid w:val="004C6FF0"/>
    <w:rsid w:val="004C758C"/>
    <w:rsid w:val="004C791F"/>
    <w:rsid w:val="004C7D79"/>
    <w:rsid w:val="004C7D84"/>
    <w:rsid w:val="004D0442"/>
    <w:rsid w:val="004D1D42"/>
    <w:rsid w:val="004D243D"/>
    <w:rsid w:val="004D2D58"/>
    <w:rsid w:val="004D2FD5"/>
    <w:rsid w:val="004D32B0"/>
    <w:rsid w:val="004D3F3F"/>
    <w:rsid w:val="004D47A1"/>
    <w:rsid w:val="004D4A7A"/>
    <w:rsid w:val="004D551A"/>
    <w:rsid w:val="004D5CA8"/>
    <w:rsid w:val="004D5EF4"/>
    <w:rsid w:val="004D6BEE"/>
    <w:rsid w:val="004D6C8B"/>
    <w:rsid w:val="004D6CFB"/>
    <w:rsid w:val="004D73E5"/>
    <w:rsid w:val="004E118C"/>
    <w:rsid w:val="004E2248"/>
    <w:rsid w:val="004E287B"/>
    <w:rsid w:val="004E3333"/>
    <w:rsid w:val="004E3FEF"/>
    <w:rsid w:val="004E5319"/>
    <w:rsid w:val="004E5ADA"/>
    <w:rsid w:val="004E6093"/>
    <w:rsid w:val="004E7211"/>
    <w:rsid w:val="004E7329"/>
    <w:rsid w:val="004E7B6F"/>
    <w:rsid w:val="004F0251"/>
    <w:rsid w:val="004F0425"/>
    <w:rsid w:val="004F093D"/>
    <w:rsid w:val="004F0E83"/>
    <w:rsid w:val="004F103E"/>
    <w:rsid w:val="004F141F"/>
    <w:rsid w:val="004F16D9"/>
    <w:rsid w:val="004F206A"/>
    <w:rsid w:val="004F25BD"/>
    <w:rsid w:val="004F283B"/>
    <w:rsid w:val="004F2F8D"/>
    <w:rsid w:val="004F31E3"/>
    <w:rsid w:val="004F3781"/>
    <w:rsid w:val="004F3BEB"/>
    <w:rsid w:val="004F40F6"/>
    <w:rsid w:val="004F524D"/>
    <w:rsid w:val="004F5416"/>
    <w:rsid w:val="004F54B2"/>
    <w:rsid w:val="004F6583"/>
    <w:rsid w:val="004F6B4B"/>
    <w:rsid w:val="004F78E2"/>
    <w:rsid w:val="004F7EE3"/>
    <w:rsid w:val="005002E4"/>
    <w:rsid w:val="00500AEA"/>
    <w:rsid w:val="0050139C"/>
    <w:rsid w:val="00501C3D"/>
    <w:rsid w:val="00501DDC"/>
    <w:rsid w:val="0050248B"/>
    <w:rsid w:val="005027BF"/>
    <w:rsid w:val="00502823"/>
    <w:rsid w:val="005030CF"/>
    <w:rsid w:val="00503C4D"/>
    <w:rsid w:val="00503CF1"/>
    <w:rsid w:val="00503D00"/>
    <w:rsid w:val="005043E0"/>
    <w:rsid w:val="00504A96"/>
    <w:rsid w:val="00505019"/>
    <w:rsid w:val="00505E9E"/>
    <w:rsid w:val="00505FB5"/>
    <w:rsid w:val="00505FBB"/>
    <w:rsid w:val="005075F6"/>
    <w:rsid w:val="00507C20"/>
    <w:rsid w:val="00510646"/>
    <w:rsid w:val="00511553"/>
    <w:rsid w:val="00511EFA"/>
    <w:rsid w:val="005120D9"/>
    <w:rsid w:val="005123C1"/>
    <w:rsid w:val="00512FA5"/>
    <w:rsid w:val="005138A1"/>
    <w:rsid w:val="00513D2B"/>
    <w:rsid w:val="00513D4B"/>
    <w:rsid w:val="00514176"/>
    <w:rsid w:val="00515D31"/>
    <w:rsid w:val="00516198"/>
    <w:rsid w:val="0051685C"/>
    <w:rsid w:val="00516EEA"/>
    <w:rsid w:val="005174F0"/>
    <w:rsid w:val="00517557"/>
    <w:rsid w:val="005178B0"/>
    <w:rsid w:val="00517B54"/>
    <w:rsid w:val="00520B62"/>
    <w:rsid w:val="00520DD3"/>
    <w:rsid w:val="005211A8"/>
    <w:rsid w:val="00521268"/>
    <w:rsid w:val="00522640"/>
    <w:rsid w:val="005226AE"/>
    <w:rsid w:val="0052286B"/>
    <w:rsid w:val="00524DE7"/>
    <w:rsid w:val="00524F7C"/>
    <w:rsid w:val="0052586A"/>
    <w:rsid w:val="00526401"/>
    <w:rsid w:val="00526B9F"/>
    <w:rsid w:val="00526E36"/>
    <w:rsid w:val="00526E4A"/>
    <w:rsid w:val="00526E8A"/>
    <w:rsid w:val="00527CDD"/>
    <w:rsid w:val="00530146"/>
    <w:rsid w:val="0053129E"/>
    <w:rsid w:val="005312B8"/>
    <w:rsid w:val="005312FE"/>
    <w:rsid w:val="00534E87"/>
    <w:rsid w:val="00535149"/>
    <w:rsid w:val="00535311"/>
    <w:rsid w:val="005361C2"/>
    <w:rsid w:val="005363E2"/>
    <w:rsid w:val="00536EE7"/>
    <w:rsid w:val="00536EF9"/>
    <w:rsid w:val="005377CC"/>
    <w:rsid w:val="0054069E"/>
    <w:rsid w:val="0054114F"/>
    <w:rsid w:val="00542673"/>
    <w:rsid w:val="00543BC1"/>
    <w:rsid w:val="00543BEB"/>
    <w:rsid w:val="00543DBA"/>
    <w:rsid w:val="00543EC8"/>
    <w:rsid w:val="0054443E"/>
    <w:rsid w:val="00544BF3"/>
    <w:rsid w:val="00544E43"/>
    <w:rsid w:val="00544F5C"/>
    <w:rsid w:val="00545D57"/>
    <w:rsid w:val="00545DCE"/>
    <w:rsid w:val="00545E03"/>
    <w:rsid w:val="005462CB"/>
    <w:rsid w:val="00546312"/>
    <w:rsid w:val="0054646F"/>
    <w:rsid w:val="0054661A"/>
    <w:rsid w:val="00547BFF"/>
    <w:rsid w:val="00551200"/>
    <w:rsid w:val="00551852"/>
    <w:rsid w:val="005520C8"/>
    <w:rsid w:val="00552466"/>
    <w:rsid w:val="005531CE"/>
    <w:rsid w:val="005532A3"/>
    <w:rsid w:val="005539AD"/>
    <w:rsid w:val="00553C49"/>
    <w:rsid w:val="00553D2B"/>
    <w:rsid w:val="00554340"/>
    <w:rsid w:val="00554E5D"/>
    <w:rsid w:val="00554F39"/>
    <w:rsid w:val="005554DB"/>
    <w:rsid w:val="00555FE7"/>
    <w:rsid w:val="00556477"/>
    <w:rsid w:val="005565BE"/>
    <w:rsid w:val="0055672B"/>
    <w:rsid w:val="00556FFE"/>
    <w:rsid w:val="00562109"/>
    <w:rsid w:val="005630A6"/>
    <w:rsid w:val="00563726"/>
    <w:rsid w:val="00563F55"/>
    <w:rsid w:val="005657BC"/>
    <w:rsid w:val="00565D60"/>
    <w:rsid w:val="005665BD"/>
    <w:rsid w:val="00566764"/>
    <w:rsid w:val="0056751D"/>
    <w:rsid w:val="005708D4"/>
    <w:rsid w:val="00570CFD"/>
    <w:rsid w:val="005712A5"/>
    <w:rsid w:val="00571B03"/>
    <w:rsid w:val="00572DE6"/>
    <w:rsid w:val="005731A4"/>
    <w:rsid w:val="00573B9B"/>
    <w:rsid w:val="005754EA"/>
    <w:rsid w:val="00575DDE"/>
    <w:rsid w:val="005770F5"/>
    <w:rsid w:val="00580246"/>
    <w:rsid w:val="00580A08"/>
    <w:rsid w:val="00580B2D"/>
    <w:rsid w:val="00580EF7"/>
    <w:rsid w:val="00580F35"/>
    <w:rsid w:val="00581191"/>
    <w:rsid w:val="0058135E"/>
    <w:rsid w:val="00581A57"/>
    <w:rsid w:val="005829CC"/>
    <w:rsid w:val="00582DAC"/>
    <w:rsid w:val="005836AB"/>
    <w:rsid w:val="005836FD"/>
    <w:rsid w:val="005838A7"/>
    <w:rsid w:val="00583A7A"/>
    <w:rsid w:val="00583AB6"/>
    <w:rsid w:val="005850FA"/>
    <w:rsid w:val="005860E6"/>
    <w:rsid w:val="00586123"/>
    <w:rsid w:val="00587A08"/>
    <w:rsid w:val="005903EF"/>
    <w:rsid w:val="0059049F"/>
    <w:rsid w:val="005915A6"/>
    <w:rsid w:val="005915F5"/>
    <w:rsid w:val="00591A28"/>
    <w:rsid w:val="00591F1C"/>
    <w:rsid w:val="0059235C"/>
    <w:rsid w:val="005926BB"/>
    <w:rsid w:val="00592C34"/>
    <w:rsid w:val="00592F58"/>
    <w:rsid w:val="005937D3"/>
    <w:rsid w:val="0059425C"/>
    <w:rsid w:val="00594448"/>
    <w:rsid w:val="00596297"/>
    <w:rsid w:val="005969C4"/>
    <w:rsid w:val="00596CAB"/>
    <w:rsid w:val="005A032D"/>
    <w:rsid w:val="005A0A9B"/>
    <w:rsid w:val="005A0D83"/>
    <w:rsid w:val="005A23E6"/>
    <w:rsid w:val="005A2D08"/>
    <w:rsid w:val="005A30C7"/>
    <w:rsid w:val="005A4097"/>
    <w:rsid w:val="005A4554"/>
    <w:rsid w:val="005A4B9B"/>
    <w:rsid w:val="005A4F72"/>
    <w:rsid w:val="005A653F"/>
    <w:rsid w:val="005A6867"/>
    <w:rsid w:val="005A693A"/>
    <w:rsid w:val="005A6E3F"/>
    <w:rsid w:val="005A6FAF"/>
    <w:rsid w:val="005A7160"/>
    <w:rsid w:val="005A761C"/>
    <w:rsid w:val="005B1B94"/>
    <w:rsid w:val="005B3D9F"/>
    <w:rsid w:val="005B4164"/>
    <w:rsid w:val="005B48AD"/>
    <w:rsid w:val="005B51F6"/>
    <w:rsid w:val="005B6DFF"/>
    <w:rsid w:val="005B76F9"/>
    <w:rsid w:val="005C090E"/>
    <w:rsid w:val="005C2049"/>
    <w:rsid w:val="005C3613"/>
    <w:rsid w:val="005C3BCF"/>
    <w:rsid w:val="005C3E20"/>
    <w:rsid w:val="005C4109"/>
    <w:rsid w:val="005C4145"/>
    <w:rsid w:val="005C4D0E"/>
    <w:rsid w:val="005C5874"/>
    <w:rsid w:val="005C5BB4"/>
    <w:rsid w:val="005C6D5E"/>
    <w:rsid w:val="005C748A"/>
    <w:rsid w:val="005C7FBB"/>
    <w:rsid w:val="005D0668"/>
    <w:rsid w:val="005D0986"/>
    <w:rsid w:val="005D0AF4"/>
    <w:rsid w:val="005D0D24"/>
    <w:rsid w:val="005D1AF9"/>
    <w:rsid w:val="005D1CEA"/>
    <w:rsid w:val="005D1D64"/>
    <w:rsid w:val="005D3180"/>
    <w:rsid w:val="005D419A"/>
    <w:rsid w:val="005D59B6"/>
    <w:rsid w:val="005D6E8B"/>
    <w:rsid w:val="005E0145"/>
    <w:rsid w:val="005E0965"/>
    <w:rsid w:val="005E0F97"/>
    <w:rsid w:val="005E12E5"/>
    <w:rsid w:val="005E1679"/>
    <w:rsid w:val="005E1A4C"/>
    <w:rsid w:val="005E2A4F"/>
    <w:rsid w:val="005E2CE4"/>
    <w:rsid w:val="005E38E1"/>
    <w:rsid w:val="005E3C50"/>
    <w:rsid w:val="005E5503"/>
    <w:rsid w:val="005E56E7"/>
    <w:rsid w:val="005E5845"/>
    <w:rsid w:val="005E63DB"/>
    <w:rsid w:val="005E71EE"/>
    <w:rsid w:val="005E7202"/>
    <w:rsid w:val="005F0135"/>
    <w:rsid w:val="005F05B7"/>
    <w:rsid w:val="005F06F4"/>
    <w:rsid w:val="005F33C3"/>
    <w:rsid w:val="005F3D90"/>
    <w:rsid w:val="005F4A70"/>
    <w:rsid w:val="005F51F8"/>
    <w:rsid w:val="005F5BA0"/>
    <w:rsid w:val="005F614A"/>
    <w:rsid w:val="005F61CE"/>
    <w:rsid w:val="005F6675"/>
    <w:rsid w:val="005F6F5C"/>
    <w:rsid w:val="005F7AAC"/>
    <w:rsid w:val="005F7CE8"/>
    <w:rsid w:val="00600182"/>
    <w:rsid w:val="006004A0"/>
    <w:rsid w:val="00600760"/>
    <w:rsid w:val="00600F22"/>
    <w:rsid w:val="006019FA"/>
    <w:rsid w:val="00601BA8"/>
    <w:rsid w:val="0060219D"/>
    <w:rsid w:val="006021DF"/>
    <w:rsid w:val="00602284"/>
    <w:rsid w:val="00602D33"/>
    <w:rsid w:val="006030B7"/>
    <w:rsid w:val="00603377"/>
    <w:rsid w:val="0060358D"/>
    <w:rsid w:val="006038B9"/>
    <w:rsid w:val="00603A1D"/>
    <w:rsid w:val="00604521"/>
    <w:rsid w:val="00606FA2"/>
    <w:rsid w:val="00607A8C"/>
    <w:rsid w:val="0061105D"/>
    <w:rsid w:val="0061121C"/>
    <w:rsid w:val="00611414"/>
    <w:rsid w:val="00611B8E"/>
    <w:rsid w:val="00612607"/>
    <w:rsid w:val="00613015"/>
    <w:rsid w:val="00613E98"/>
    <w:rsid w:val="00614148"/>
    <w:rsid w:val="00614D21"/>
    <w:rsid w:val="00615741"/>
    <w:rsid w:val="00615859"/>
    <w:rsid w:val="0061688A"/>
    <w:rsid w:val="006174FE"/>
    <w:rsid w:val="00617AB1"/>
    <w:rsid w:val="00617E37"/>
    <w:rsid w:val="006207AC"/>
    <w:rsid w:val="006210D8"/>
    <w:rsid w:val="00622262"/>
    <w:rsid w:val="006222B9"/>
    <w:rsid w:val="00622990"/>
    <w:rsid w:val="00622A32"/>
    <w:rsid w:val="00622AD8"/>
    <w:rsid w:val="00623477"/>
    <w:rsid w:val="00623BBF"/>
    <w:rsid w:val="00623F9A"/>
    <w:rsid w:val="00624241"/>
    <w:rsid w:val="00624372"/>
    <w:rsid w:val="006250CE"/>
    <w:rsid w:val="006260FD"/>
    <w:rsid w:val="00627129"/>
    <w:rsid w:val="00627478"/>
    <w:rsid w:val="006278ED"/>
    <w:rsid w:val="00627DAE"/>
    <w:rsid w:val="0063205C"/>
    <w:rsid w:val="006324A3"/>
    <w:rsid w:val="006334B0"/>
    <w:rsid w:val="006338DA"/>
    <w:rsid w:val="00634863"/>
    <w:rsid w:val="00634FB1"/>
    <w:rsid w:val="006369DF"/>
    <w:rsid w:val="006374E6"/>
    <w:rsid w:val="0063750B"/>
    <w:rsid w:val="00640FDA"/>
    <w:rsid w:val="00641B42"/>
    <w:rsid w:val="00641BCB"/>
    <w:rsid w:val="00641C4C"/>
    <w:rsid w:val="00642B7C"/>
    <w:rsid w:val="00643A17"/>
    <w:rsid w:val="00644D23"/>
    <w:rsid w:val="00645492"/>
    <w:rsid w:val="00646143"/>
    <w:rsid w:val="00647048"/>
    <w:rsid w:val="006474A7"/>
    <w:rsid w:val="0064766F"/>
    <w:rsid w:val="006479C2"/>
    <w:rsid w:val="00650F8D"/>
    <w:rsid w:val="00651075"/>
    <w:rsid w:val="006515DB"/>
    <w:rsid w:val="00651EBB"/>
    <w:rsid w:val="00652041"/>
    <w:rsid w:val="006521C1"/>
    <w:rsid w:val="00652446"/>
    <w:rsid w:val="00654477"/>
    <w:rsid w:val="006558C0"/>
    <w:rsid w:val="0065647A"/>
    <w:rsid w:val="00656669"/>
    <w:rsid w:val="00656908"/>
    <w:rsid w:val="00656A83"/>
    <w:rsid w:val="00656DC4"/>
    <w:rsid w:val="00656F74"/>
    <w:rsid w:val="006573AE"/>
    <w:rsid w:val="0065749C"/>
    <w:rsid w:val="00657C86"/>
    <w:rsid w:val="006602DC"/>
    <w:rsid w:val="006607F3"/>
    <w:rsid w:val="0066117B"/>
    <w:rsid w:val="00661280"/>
    <w:rsid w:val="00661996"/>
    <w:rsid w:val="00661E12"/>
    <w:rsid w:val="00662829"/>
    <w:rsid w:val="00663F4D"/>
    <w:rsid w:val="00665E20"/>
    <w:rsid w:val="00666119"/>
    <w:rsid w:val="00666567"/>
    <w:rsid w:val="00666B31"/>
    <w:rsid w:val="0066713D"/>
    <w:rsid w:val="006700A6"/>
    <w:rsid w:val="006705F1"/>
    <w:rsid w:val="0067109C"/>
    <w:rsid w:val="00671375"/>
    <w:rsid w:val="00671BE5"/>
    <w:rsid w:val="00672807"/>
    <w:rsid w:val="0067293D"/>
    <w:rsid w:val="00673A34"/>
    <w:rsid w:val="00673C11"/>
    <w:rsid w:val="0067420D"/>
    <w:rsid w:val="0067476C"/>
    <w:rsid w:val="00674BC0"/>
    <w:rsid w:val="00674D38"/>
    <w:rsid w:val="00675CC5"/>
    <w:rsid w:val="00676169"/>
    <w:rsid w:val="006770F3"/>
    <w:rsid w:val="00677194"/>
    <w:rsid w:val="00677FE5"/>
    <w:rsid w:val="006803CF"/>
    <w:rsid w:val="006805D4"/>
    <w:rsid w:val="00680777"/>
    <w:rsid w:val="006809DC"/>
    <w:rsid w:val="006809F7"/>
    <w:rsid w:val="0068152E"/>
    <w:rsid w:val="00681860"/>
    <w:rsid w:val="00681EDE"/>
    <w:rsid w:val="00682618"/>
    <w:rsid w:val="006826BD"/>
    <w:rsid w:val="00682C9B"/>
    <w:rsid w:val="00683AB2"/>
    <w:rsid w:val="00684709"/>
    <w:rsid w:val="00685173"/>
    <w:rsid w:val="006856A5"/>
    <w:rsid w:val="0068626A"/>
    <w:rsid w:val="00686F5B"/>
    <w:rsid w:val="00690CF3"/>
    <w:rsid w:val="0069165E"/>
    <w:rsid w:val="0069168A"/>
    <w:rsid w:val="006917A1"/>
    <w:rsid w:val="00692118"/>
    <w:rsid w:val="006927A9"/>
    <w:rsid w:val="0069315F"/>
    <w:rsid w:val="0069572A"/>
    <w:rsid w:val="00695869"/>
    <w:rsid w:val="00696331"/>
    <w:rsid w:val="00696A4A"/>
    <w:rsid w:val="00696CC2"/>
    <w:rsid w:val="00696CCF"/>
    <w:rsid w:val="00697E4A"/>
    <w:rsid w:val="006A0821"/>
    <w:rsid w:val="006A1303"/>
    <w:rsid w:val="006A1BD6"/>
    <w:rsid w:val="006A20BB"/>
    <w:rsid w:val="006A26B2"/>
    <w:rsid w:val="006A2F71"/>
    <w:rsid w:val="006A39B7"/>
    <w:rsid w:val="006A3D60"/>
    <w:rsid w:val="006A5B04"/>
    <w:rsid w:val="006A5C8D"/>
    <w:rsid w:val="006A68ED"/>
    <w:rsid w:val="006A6FD1"/>
    <w:rsid w:val="006A7832"/>
    <w:rsid w:val="006A7AC2"/>
    <w:rsid w:val="006B15F5"/>
    <w:rsid w:val="006B1A40"/>
    <w:rsid w:val="006B2DB5"/>
    <w:rsid w:val="006B32D8"/>
    <w:rsid w:val="006B345E"/>
    <w:rsid w:val="006B371A"/>
    <w:rsid w:val="006B4234"/>
    <w:rsid w:val="006B4A80"/>
    <w:rsid w:val="006B50B3"/>
    <w:rsid w:val="006B553C"/>
    <w:rsid w:val="006B588D"/>
    <w:rsid w:val="006B5CB6"/>
    <w:rsid w:val="006B6B26"/>
    <w:rsid w:val="006B735C"/>
    <w:rsid w:val="006B7A9B"/>
    <w:rsid w:val="006C0175"/>
    <w:rsid w:val="006C10E0"/>
    <w:rsid w:val="006C1784"/>
    <w:rsid w:val="006C17DF"/>
    <w:rsid w:val="006C1C6D"/>
    <w:rsid w:val="006C1E18"/>
    <w:rsid w:val="006C30D6"/>
    <w:rsid w:val="006C40F1"/>
    <w:rsid w:val="006C492C"/>
    <w:rsid w:val="006C4AB3"/>
    <w:rsid w:val="006C5B22"/>
    <w:rsid w:val="006C6BBB"/>
    <w:rsid w:val="006C6CAC"/>
    <w:rsid w:val="006C731F"/>
    <w:rsid w:val="006C7348"/>
    <w:rsid w:val="006C7AD3"/>
    <w:rsid w:val="006D06AC"/>
    <w:rsid w:val="006D0D07"/>
    <w:rsid w:val="006D13E2"/>
    <w:rsid w:val="006D1AC5"/>
    <w:rsid w:val="006D1D09"/>
    <w:rsid w:val="006D1F70"/>
    <w:rsid w:val="006D226F"/>
    <w:rsid w:val="006D329D"/>
    <w:rsid w:val="006D39BE"/>
    <w:rsid w:val="006D39E5"/>
    <w:rsid w:val="006D3B76"/>
    <w:rsid w:val="006D41FC"/>
    <w:rsid w:val="006D485C"/>
    <w:rsid w:val="006D551F"/>
    <w:rsid w:val="006D59EC"/>
    <w:rsid w:val="006D5A9B"/>
    <w:rsid w:val="006D61B1"/>
    <w:rsid w:val="006D6566"/>
    <w:rsid w:val="006D76A5"/>
    <w:rsid w:val="006D78DB"/>
    <w:rsid w:val="006E06BF"/>
    <w:rsid w:val="006E175D"/>
    <w:rsid w:val="006E283F"/>
    <w:rsid w:val="006E3CC2"/>
    <w:rsid w:val="006E42DF"/>
    <w:rsid w:val="006E4352"/>
    <w:rsid w:val="006E4F24"/>
    <w:rsid w:val="006E5FE0"/>
    <w:rsid w:val="006F04DD"/>
    <w:rsid w:val="006F1982"/>
    <w:rsid w:val="006F1A3F"/>
    <w:rsid w:val="006F2414"/>
    <w:rsid w:val="006F37E2"/>
    <w:rsid w:val="006F4250"/>
    <w:rsid w:val="006F53CD"/>
    <w:rsid w:val="006F5488"/>
    <w:rsid w:val="006F5D6A"/>
    <w:rsid w:val="006F64CC"/>
    <w:rsid w:val="006F6B5D"/>
    <w:rsid w:val="006F7DD4"/>
    <w:rsid w:val="0070137C"/>
    <w:rsid w:val="0070250F"/>
    <w:rsid w:val="007031B0"/>
    <w:rsid w:val="007039C1"/>
    <w:rsid w:val="00703A8D"/>
    <w:rsid w:val="00703D4F"/>
    <w:rsid w:val="0070442A"/>
    <w:rsid w:val="00704C42"/>
    <w:rsid w:val="0070522D"/>
    <w:rsid w:val="007056E7"/>
    <w:rsid w:val="00705D8B"/>
    <w:rsid w:val="007063F0"/>
    <w:rsid w:val="007067C0"/>
    <w:rsid w:val="00707438"/>
    <w:rsid w:val="00707FDC"/>
    <w:rsid w:val="00710542"/>
    <w:rsid w:val="00710907"/>
    <w:rsid w:val="00711AC0"/>
    <w:rsid w:val="00711FC9"/>
    <w:rsid w:val="0071261A"/>
    <w:rsid w:val="00712EB1"/>
    <w:rsid w:val="00712F4D"/>
    <w:rsid w:val="00713084"/>
    <w:rsid w:val="00713BBC"/>
    <w:rsid w:val="00714D32"/>
    <w:rsid w:val="00715C01"/>
    <w:rsid w:val="00715D5A"/>
    <w:rsid w:val="0071711C"/>
    <w:rsid w:val="0071758D"/>
    <w:rsid w:val="007176FB"/>
    <w:rsid w:val="00717B28"/>
    <w:rsid w:val="007204C8"/>
    <w:rsid w:val="007207A2"/>
    <w:rsid w:val="007210D8"/>
    <w:rsid w:val="007213AE"/>
    <w:rsid w:val="00721E6A"/>
    <w:rsid w:val="0072323A"/>
    <w:rsid w:val="00723790"/>
    <w:rsid w:val="00724216"/>
    <w:rsid w:val="00724AF7"/>
    <w:rsid w:val="00724C41"/>
    <w:rsid w:val="00725CED"/>
    <w:rsid w:val="00727255"/>
    <w:rsid w:val="0073070B"/>
    <w:rsid w:val="00730D5A"/>
    <w:rsid w:val="00731106"/>
    <w:rsid w:val="00731307"/>
    <w:rsid w:val="00731402"/>
    <w:rsid w:val="00731AA2"/>
    <w:rsid w:val="00731F2F"/>
    <w:rsid w:val="00732048"/>
    <w:rsid w:val="00732259"/>
    <w:rsid w:val="00732672"/>
    <w:rsid w:val="007327D4"/>
    <w:rsid w:val="00733414"/>
    <w:rsid w:val="00733B6A"/>
    <w:rsid w:val="00733C69"/>
    <w:rsid w:val="00733D08"/>
    <w:rsid w:val="00735827"/>
    <w:rsid w:val="00735CEB"/>
    <w:rsid w:val="00736519"/>
    <w:rsid w:val="007369AA"/>
    <w:rsid w:val="007379A4"/>
    <w:rsid w:val="00737B8D"/>
    <w:rsid w:val="00740633"/>
    <w:rsid w:val="00741588"/>
    <w:rsid w:val="0074185D"/>
    <w:rsid w:val="00742007"/>
    <w:rsid w:val="0074200C"/>
    <w:rsid w:val="00742388"/>
    <w:rsid w:val="00743AE9"/>
    <w:rsid w:val="0074410D"/>
    <w:rsid w:val="0074450A"/>
    <w:rsid w:val="00744E7F"/>
    <w:rsid w:val="00745002"/>
    <w:rsid w:val="007460FE"/>
    <w:rsid w:val="007467D8"/>
    <w:rsid w:val="00746E99"/>
    <w:rsid w:val="00747542"/>
    <w:rsid w:val="0074755C"/>
    <w:rsid w:val="007500A4"/>
    <w:rsid w:val="00750515"/>
    <w:rsid w:val="00750910"/>
    <w:rsid w:val="007511EA"/>
    <w:rsid w:val="00751611"/>
    <w:rsid w:val="00751F9B"/>
    <w:rsid w:val="00752B8C"/>
    <w:rsid w:val="00752D5F"/>
    <w:rsid w:val="00752F55"/>
    <w:rsid w:val="007549DC"/>
    <w:rsid w:val="007558E7"/>
    <w:rsid w:val="00755C2F"/>
    <w:rsid w:val="007563CD"/>
    <w:rsid w:val="00756900"/>
    <w:rsid w:val="00760051"/>
    <w:rsid w:val="00760255"/>
    <w:rsid w:val="00760460"/>
    <w:rsid w:val="00761C3A"/>
    <w:rsid w:val="00761E3C"/>
    <w:rsid w:val="00763CA2"/>
    <w:rsid w:val="00763DF7"/>
    <w:rsid w:val="00763E6F"/>
    <w:rsid w:val="00764154"/>
    <w:rsid w:val="007641AC"/>
    <w:rsid w:val="00764424"/>
    <w:rsid w:val="007648BA"/>
    <w:rsid w:val="007648C9"/>
    <w:rsid w:val="00764B4E"/>
    <w:rsid w:val="00765536"/>
    <w:rsid w:val="007656E6"/>
    <w:rsid w:val="00765DEE"/>
    <w:rsid w:val="00767440"/>
    <w:rsid w:val="00767B7C"/>
    <w:rsid w:val="00770404"/>
    <w:rsid w:val="00771795"/>
    <w:rsid w:val="00771DF1"/>
    <w:rsid w:val="007722C2"/>
    <w:rsid w:val="00772923"/>
    <w:rsid w:val="00772A35"/>
    <w:rsid w:val="00772BA6"/>
    <w:rsid w:val="00772DEF"/>
    <w:rsid w:val="00773664"/>
    <w:rsid w:val="00773F8C"/>
    <w:rsid w:val="00773FC0"/>
    <w:rsid w:val="007740AB"/>
    <w:rsid w:val="00775E6B"/>
    <w:rsid w:val="00777BC6"/>
    <w:rsid w:val="00777C93"/>
    <w:rsid w:val="00780910"/>
    <w:rsid w:val="0078156D"/>
    <w:rsid w:val="00781DA9"/>
    <w:rsid w:val="00781DC3"/>
    <w:rsid w:val="007824DA"/>
    <w:rsid w:val="00784205"/>
    <w:rsid w:val="007852CB"/>
    <w:rsid w:val="007867F5"/>
    <w:rsid w:val="00786FFA"/>
    <w:rsid w:val="0078751A"/>
    <w:rsid w:val="007877D5"/>
    <w:rsid w:val="0078780C"/>
    <w:rsid w:val="007908FF"/>
    <w:rsid w:val="007931B1"/>
    <w:rsid w:val="0079357A"/>
    <w:rsid w:val="00794D45"/>
    <w:rsid w:val="00795EE6"/>
    <w:rsid w:val="00796464"/>
    <w:rsid w:val="0079693F"/>
    <w:rsid w:val="00796E7C"/>
    <w:rsid w:val="0079774B"/>
    <w:rsid w:val="00797CE7"/>
    <w:rsid w:val="007A0201"/>
    <w:rsid w:val="007A085C"/>
    <w:rsid w:val="007A0CD8"/>
    <w:rsid w:val="007A129B"/>
    <w:rsid w:val="007A1338"/>
    <w:rsid w:val="007A2761"/>
    <w:rsid w:val="007A2827"/>
    <w:rsid w:val="007A31A7"/>
    <w:rsid w:val="007A3486"/>
    <w:rsid w:val="007A4D61"/>
    <w:rsid w:val="007A509A"/>
    <w:rsid w:val="007A54CD"/>
    <w:rsid w:val="007A5BBB"/>
    <w:rsid w:val="007A679B"/>
    <w:rsid w:val="007A6EA4"/>
    <w:rsid w:val="007A6FE8"/>
    <w:rsid w:val="007A74E2"/>
    <w:rsid w:val="007A7567"/>
    <w:rsid w:val="007A75A1"/>
    <w:rsid w:val="007A783E"/>
    <w:rsid w:val="007B06B9"/>
    <w:rsid w:val="007B0FBB"/>
    <w:rsid w:val="007B1663"/>
    <w:rsid w:val="007B1A40"/>
    <w:rsid w:val="007B21FA"/>
    <w:rsid w:val="007B27E1"/>
    <w:rsid w:val="007B27FF"/>
    <w:rsid w:val="007B2AB1"/>
    <w:rsid w:val="007B2DFE"/>
    <w:rsid w:val="007B3022"/>
    <w:rsid w:val="007B33AA"/>
    <w:rsid w:val="007B3725"/>
    <w:rsid w:val="007B3795"/>
    <w:rsid w:val="007B38E5"/>
    <w:rsid w:val="007B3DAB"/>
    <w:rsid w:val="007B46B4"/>
    <w:rsid w:val="007B51E0"/>
    <w:rsid w:val="007B5E45"/>
    <w:rsid w:val="007B695C"/>
    <w:rsid w:val="007B6A27"/>
    <w:rsid w:val="007B7578"/>
    <w:rsid w:val="007B7A2E"/>
    <w:rsid w:val="007B7E51"/>
    <w:rsid w:val="007C1832"/>
    <w:rsid w:val="007C1AA3"/>
    <w:rsid w:val="007C1BBB"/>
    <w:rsid w:val="007C2C54"/>
    <w:rsid w:val="007C3115"/>
    <w:rsid w:val="007C3E8D"/>
    <w:rsid w:val="007C4414"/>
    <w:rsid w:val="007C49BD"/>
    <w:rsid w:val="007C4E5A"/>
    <w:rsid w:val="007C4E94"/>
    <w:rsid w:val="007C5BA8"/>
    <w:rsid w:val="007C5ED2"/>
    <w:rsid w:val="007C60E3"/>
    <w:rsid w:val="007C62CC"/>
    <w:rsid w:val="007C63A2"/>
    <w:rsid w:val="007C6BB9"/>
    <w:rsid w:val="007C7A28"/>
    <w:rsid w:val="007D11D9"/>
    <w:rsid w:val="007D1292"/>
    <w:rsid w:val="007D1A19"/>
    <w:rsid w:val="007D39E8"/>
    <w:rsid w:val="007D4433"/>
    <w:rsid w:val="007D48E5"/>
    <w:rsid w:val="007D4ACE"/>
    <w:rsid w:val="007D4B7E"/>
    <w:rsid w:val="007D50D4"/>
    <w:rsid w:val="007D5852"/>
    <w:rsid w:val="007D5C3F"/>
    <w:rsid w:val="007D690C"/>
    <w:rsid w:val="007D7E26"/>
    <w:rsid w:val="007E0310"/>
    <w:rsid w:val="007E0634"/>
    <w:rsid w:val="007E0A41"/>
    <w:rsid w:val="007E1935"/>
    <w:rsid w:val="007E1A2E"/>
    <w:rsid w:val="007E1B5E"/>
    <w:rsid w:val="007E1E44"/>
    <w:rsid w:val="007E32D6"/>
    <w:rsid w:val="007E4829"/>
    <w:rsid w:val="007E4A57"/>
    <w:rsid w:val="007E5B23"/>
    <w:rsid w:val="007E6FB5"/>
    <w:rsid w:val="007E7BF5"/>
    <w:rsid w:val="007E7F4F"/>
    <w:rsid w:val="007F00EE"/>
    <w:rsid w:val="007F0643"/>
    <w:rsid w:val="007F147F"/>
    <w:rsid w:val="007F204F"/>
    <w:rsid w:val="007F3685"/>
    <w:rsid w:val="007F51D3"/>
    <w:rsid w:val="007F5846"/>
    <w:rsid w:val="007F5C1C"/>
    <w:rsid w:val="007F5D2C"/>
    <w:rsid w:val="007F6594"/>
    <w:rsid w:val="007F6BDE"/>
    <w:rsid w:val="007F6C23"/>
    <w:rsid w:val="007F7980"/>
    <w:rsid w:val="0080009B"/>
    <w:rsid w:val="008009BB"/>
    <w:rsid w:val="00800B1A"/>
    <w:rsid w:val="008011A7"/>
    <w:rsid w:val="00801357"/>
    <w:rsid w:val="008014DE"/>
    <w:rsid w:val="0080224B"/>
    <w:rsid w:val="008028B7"/>
    <w:rsid w:val="00802A76"/>
    <w:rsid w:val="00804829"/>
    <w:rsid w:val="00804866"/>
    <w:rsid w:val="00804F06"/>
    <w:rsid w:val="00805777"/>
    <w:rsid w:val="00805B96"/>
    <w:rsid w:val="0080727F"/>
    <w:rsid w:val="00810AEE"/>
    <w:rsid w:val="008111A0"/>
    <w:rsid w:val="00812270"/>
    <w:rsid w:val="0081254F"/>
    <w:rsid w:val="00813862"/>
    <w:rsid w:val="00814291"/>
    <w:rsid w:val="008146E3"/>
    <w:rsid w:val="00814F4D"/>
    <w:rsid w:val="00815587"/>
    <w:rsid w:val="00815E24"/>
    <w:rsid w:val="00817646"/>
    <w:rsid w:val="00817B49"/>
    <w:rsid w:val="008201F1"/>
    <w:rsid w:val="008206E0"/>
    <w:rsid w:val="00820A93"/>
    <w:rsid w:val="00820D84"/>
    <w:rsid w:val="008210D3"/>
    <w:rsid w:val="00821971"/>
    <w:rsid w:val="00821B7D"/>
    <w:rsid w:val="00821CB8"/>
    <w:rsid w:val="00823ABD"/>
    <w:rsid w:val="0082410A"/>
    <w:rsid w:val="008243A5"/>
    <w:rsid w:val="008248DE"/>
    <w:rsid w:val="00825A30"/>
    <w:rsid w:val="00826389"/>
    <w:rsid w:val="0082686D"/>
    <w:rsid w:val="00826E51"/>
    <w:rsid w:val="008278BE"/>
    <w:rsid w:val="008279A4"/>
    <w:rsid w:val="00830010"/>
    <w:rsid w:val="008301F4"/>
    <w:rsid w:val="00830F1F"/>
    <w:rsid w:val="008313EC"/>
    <w:rsid w:val="0083167E"/>
    <w:rsid w:val="0083188D"/>
    <w:rsid w:val="00831D98"/>
    <w:rsid w:val="00833ADF"/>
    <w:rsid w:val="00833EC3"/>
    <w:rsid w:val="00833F02"/>
    <w:rsid w:val="00834F48"/>
    <w:rsid w:val="008352AD"/>
    <w:rsid w:val="0083650D"/>
    <w:rsid w:val="008378FA"/>
    <w:rsid w:val="008411B4"/>
    <w:rsid w:val="00841CD1"/>
    <w:rsid w:val="0084304E"/>
    <w:rsid w:val="008436C9"/>
    <w:rsid w:val="008436DB"/>
    <w:rsid w:val="00843B92"/>
    <w:rsid w:val="0084481D"/>
    <w:rsid w:val="00844A9C"/>
    <w:rsid w:val="008455AF"/>
    <w:rsid w:val="00846236"/>
    <w:rsid w:val="00847570"/>
    <w:rsid w:val="00847E95"/>
    <w:rsid w:val="00850152"/>
    <w:rsid w:val="00850351"/>
    <w:rsid w:val="00850E58"/>
    <w:rsid w:val="00851260"/>
    <w:rsid w:val="00851432"/>
    <w:rsid w:val="00851F44"/>
    <w:rsid w:val="008522B5"/>
    <w:rsid w:val="008524ED"/>
    <w:rsid w:val="0085369F"/>
    <w:rsid w:val="00854B0B"/>
    <w:rsid w:val="00854E5D"/>
    <w:rsid w:val="0085505C"/>
    <w:rsid w:val="00855F6D"/>
    <w:rsid w:val="00855F90"/>
    <w:rsid w:val="008563C9"/>
    <w:rsid w:val="0085670F"/>
    <w:rsid w:val="008601F1"/>
    <w:rsid w:val="008610B0"/>
    <w:rsid w:val="0086183A"/>
    <w:rsid w:val="0086206C"/>
    <w:rsid w:val="00863794"/>
    <w:rsid w:val="008658E0"/>
    <w:rsid w:val="00865A0D"/>
    <w:rsid w:val="008662DD"/>
    <w:rsid w:val="00866312"/>
    <w:rsid w:val="008666AD"/>
    <w:rsid w:val="00867E96"/>
    <w:rsid w:val="00867EFF"/>
    <w:rsid w:val="00867F8B"/>
    <w:rsid w:val="008700CB"/>
    <w:rsid w:val="00870642"/>
    <w:rsid w:val="008708D9"/>
    <w:rsid w:val="00872398"/>
    <w:rsid w:val="008726E6"/>
    <w:rsid w:val="00872D00"/>
    <w:rsid w:val="00873899"/>
    <w:rsid w:val="00873FE9"/>
    <w:rsid w:val="008741F6"/>
    <w:rsid w:val="00874E14"/>
    <w:rsid w:val="00874F5C"/>
    <w:rsid w:val="00875332"/>
    <w:rsid w:val="00876748"/>
    <w:rsid w:val="0087691C"/>
    <w:rsid w:val="00876A68"/>
    <w:rsid w:val="00876C46"/>
    <w:rsid w:val="00876D49"/>
    <w:rsid w:val="00877060"/>
    <w:rsid w:val="0087726C"/>
    <w:rsid w:val="00877A7E"/>
    <w:rsid w:val="00877DF6"/>
    <w:rsid w:val="00881903"/>
    <w:rsid w:val="0088195F"/>
    <w:rsid w:val="00881F54"/>
    <w:rsid w:val="008837EF"/>
    <w:rsid w:val="00883F96"/>
    <w:rsid w:val="008843C2"/>
    <w:rsid w:val="0088517E"/>
    <w:rsid w:val="00885574"/>
    <w:rsid w:val="00885A64"/>
    <w:rsid w:val="00887C43"/>
    <w:rsid w:val="00890519"/>
    <w:rsid w:val="00890687"/>
    <w:rsid w:val="00890B1E"/>
    <w:rsid w:val="00891315"/>
    <w:rsid w:val="008913EC"/>
    <w:rsid w:val="00891760"/>
    <w:rsid w:val="008925F7"/>
    <w:rsid w:val="00892814"/>
    <w:rsid w:val="00893A7E"/>
    <w:rsid w:val="0089453D"/>
    <w:rsid w:val="008952E2"/>
    <w:rsid w:val="008963A6"/>
    <w:rsid w:val="008969C6"/>
    <w:rsid w:val="008975CE"/>
    <w:rsid w:val="008979F0"/>
    <w:rsid w:val="00897BFD"/>
    <w:rsid w:val="008A0503"/>
    <w:rsid w:val="008A0A83"/>
    <w:rsid w:val="008A27C8"/>
    <w:rsid w:val="008A2C0D"/>
    <w:rsid w:val="008A365F"/>
    <w:rsid w:val="008A4197"/>
    <w:rsid w:val="008A4773"/>
    <w:rsid w:val="008A500D"/>
    <w:rsid w:val="008A50A5"/>
    <w:rsid w:val="008A53FD"/>
    <w:rsid w:val="008A6D8E"/>
    <w:rsid w:val="008A7772"/>
    <w:rsid w:val="008A7A53"/>
    <w:rsid w:val="008A7B39"/>
    <w:rsid w:val="008B1594"/>
    <w:rsid w:val="008B1833"/>
    <w:rsid w:val="008B3190"/>
    <w:rsid w:val="008B4642"/>
    <w:rsid w:val="008B480A"/>
    <w:rsid w:val="008B5525"/>
    <w:rsid w:val="008B5DA0"/>
    <w:rsid w:val="008B5FAC"/>
    <w:rsid w:val="008B6487"/>
    <w:rsid w:val="008B65B0"/>
    <w:rsid w:val="008B682E"/>
    <w:rsid w:val="008B68B8"/>
    <w:rsid w:val="008B6B20"/>
    <w:rsid w:val="008C0918"/>
    <w:rsid w:val="008C0ED9"/>
    <w:rsid w:val="008C0FDA"/>
    <w:rsid w:val="008C2A3D"/>
    <w:rsid w:val="008C2A92"/>
    <w:rsid w:val="008C4884"/>
    <w:rsid w:val="008C4E22"/>
    <w:rsid w:val="008C54B9"/>
    <w:rsid w:val="008C5B91"/>
    <w:rsid w:val="008C665A"/>
    <w:rsid w:val="008C677F"/>
    <w:rsid w:val="008C7509"/>
    <w:rsid w:val="008C7B8C"/>
    <w:rsid w:val="008D052D"/>
    <w:rsid w:val="008D0587"/>
    <w:rsid w:val="008D061C"/>
    <w:rsid w:val="008D094E"/>
    <w:rsid w:val="008D0A9F"/>
    <w:rsid w:val="008D0D09"/>
    <w:rsid w:val="008D19C6"/>
    <w:rsid w:val="008D1A70"/>
    <w:rsid w:val="008D1ECC"/>
    <w:rsid w:val="008D2433"/>
    <w:rsid w:val="008D2C4B"/>
    <w:rsid w:val="008D35AD"/>
    <w:rsid w:val="008D4102"/>
    <w:rsid w:val="008D49DE"/>
    <w:rsid w:val="008D5414"/>
    <w:rsid w:val="008D544E"/>
    <w:rsid w:val="008D5D2F"/>
    <w:rsid w:val="008D770F"/>
    <w:rsid w:val="008E06DD"/>
    <w:rsid w:val="008E08A7"/>
    <w:rsid w:val="008E1A49"/>
    <w:rsid w:val="008E2257"/>
    <w:rsid w:val="008E234F"/>
    <w:rsid w:val="008E27C9"/>
    <w:rsid w:val="008E280A"/>
    <w:rsid w:val="008E3ECF"/>
    <w:rsid w:val="008E3F72"/>
    <w:rsid w:val="008E4247"/>
    <w:rsid w:val="008E4541"/>
    <w:rsid w:val="008E4ECC"/>
    <w:rsid w:val="008E5464"/>
    <w:rsid w:val="008E558C"/>
    <w:rsid w:val="008E5993"/>
    <w:rsid w:val="008E5D95"/>
    <w:rsid w:val="008E5EB2"/>
    <w:rsid w:val="008E65F2"/>
    <w:rsid w:val="008E6950"/>
    <w:rsid w:val="008E73FB"/>
    <w:rsid w:val="008F03F8"/>
    <w:rsid w:val="008F0AA9"/>
    <w:rsid w:val="008F0E5E"/>
    <w:rsid w:val="008F182B"/>
    <w:rsid w:val="008F1A3A"/>
    <w:rsid w:val="008F21D6"/>
    <w:rsid w:val="008F22AC"/>
    <w:rsid w:val="008F353B"/>
    <w:rsid w:val="008F367F"/>
    <w:rsid w:val="008F384E"/>
    <w:rsid w:val="008F3DBA"/>
    <w:rsid w:val="008F3F83"/>
    <w:rsid w:val="008F44C4"/>
    <w:rsid w:val="008F5212"/>
    <w:rsid w:val="008F641F"/>
    <w:rsid w:val="008F6BFB"/>
    <w:rsid w:val="008F71D3"/>
    <w:rsid w:val="008F7595"/>
    <w:rsid w:val="008F7EF0"/>
    <w:rsid w:val="00900005"/>
    <w:rsid w:val="00900874"/>
    <w:rsid w:val="009009F8"/>
    <w:rsid w:val="009015DA"/>
    <w:rsid w:val="00902760"/>
    <w:rsid w:val="0090315E"/>
    <w:rsid w:val="009035AB"/>
    <w:rsid w:val="009038E6"/>
    <w:rsid w:val="00904081"/>
    <w:rsid w:val="00904A0A"/>
    <w:rsid w:val="00905A71"/>
    <w:rsid w:val="00905F10"/>
    <w:rsid w:val="00905FF4"/>
    <w:rsid w:val="0090636C"/>
    <w:rsid w:val="00906737"/>
    <w:rsid w:val="00911757"/>
    <w:rsid w:val="00911B07"/>
    <w:rsid w:val="00912064"/>
    <w:rsid w:val="00912EE2"/>
    <w:rsid w:val="00913749"/>
    <w:rsid w:val="009139AC"/>
    <w:rsid w:val="00913BC9"/>
    <w:rsid w:val="009143D4"/>
    <w:rsid w:val="0091449E"/>
    <w:rsid w:val="00914A7A"/>
    <w:rsid w:val="00915901"/>
    <w:rsid w:val="009159D5"/>
    <w:rsid w:val="009164C3"/>
    <w:rsid w:val="0091654D"/>
    <w:rsid w:val="009166A5"/>
    <w:rsid w:val="0091672F"/>
    <w:rsid w:val="00916D00"/>
    <w:rsid w:val="00916D9D"/>
    <w:rsid w:val="00917DC1"/>
    <w:rsid w:val="00920A8D"/>
    <w:rsid w:val="00920CD4"/>
    <w:rsid w:val="0092158E"/>
    <w:rsid w:val="00921880"/>
    <w:rsid w:val="009219FA"/>
    <w:rsid w:val="009221CA"/>
    <w:rsid w:val="00922334"/>
    <w:rsid w:val="009226B9"/>
    <w:rsid w:val="00923CF0"/>
    <w:rsid w:val="009263E3"/>
    <w:rsid w:val="0092794F"/>
    <w:rsid w:val="009279F7"/>
    <w:rsid w:val="00930D73"/>
    <w:rsid w:val="009311F6"/>
    <w:rsid w:val="00931268"/>
    <w:rsid w:val="00931B48"/>
    <w:rsid w:val="00931E84"/>
    <w:rsid w:val="00932175"/>
    <w:rsid w:val="00932FAE"/>
    <w:rsid w:val="00933577"/>
    <w:rsid w:val="00933F2D"/>
    <w:rsid w:val="009348A9"/>
    <w:rsid w:val="00934B31"/>
    <w:rsid w:val="009356DE"/>
    <w:rsid w:val="00936B44"/>
    <w:rsid w:val="00936D2F"/>
    <w:rsid w:val="00937054"/>
    <w:rsid w:val="009377FF"/>
    <w:rsid w:val="009400F7"/>
    <w:rsid w:val="00941C82"/>
    <w:rsid w:val="009420EF"/>
    <w:rsid w:val="0094265A"/>
    <w:rsid w:val="009427DB"/>
    <w:rsid w:val="00943810"/>
    <w:rsid w:val="00943D39"/>
    <w:rsid w:val="009451B4"/>
    <w:rsid w:val="00945C8B"/>
    <w:rsid w:val="0094670D"/>
    <w:rsid w:val="00946886"/>
    <w:rsid w:val="00946901"/>
    <w:rsid w:val="00946FE7"/>
    <w:rsid w:val="00947011"/>
    <w:rsid w:val="00947BB8"/>
    <w:rsid w:val="00947DC6"/>
    <w:rsid w:val="0095047D"/>
    <w:rsid w:val="00950B3D"/>
    <w:rsid w:val="0095163F"/>
    <w:rsid w:val="00952478"/>
    <w:rsid w:val="0095326F"/>
    <w:rsid w:val="00953ED9"/>
    <w:rsid w:val="00954403"/>
    <w:rsid w:val="00954F0B"/>
    <w:rsid w:val="00954F5F"/>
    <w:rsid w:val="009558A0"/>
    <w:rsid w:val="00955BB5"/>
    <w:rsid w:val="00955C18"/>
    <w:rsid w:val="00956262"/>
    <w:rsid w:val="009569DF"/>
    <w:rsid w:val="00957120"/>
    <w:rsid w:val="0095713A"/>
    <w:rsid w:val="009574B2"/>
    <w:rsid w:val="00957762"/>
    <w:rsid w:val="009578BF"/>
    <w:rsid w:val="00957CA5"/>
    <w:rsid w:val="00960423"/>
    <w:rsid w:val="00960D47"/>
    <w:rsid w:val="00961386"/>
    <w:rsid w:val="0096210A"/>
    <w:rsid w:val="00962170"/>
    <w:rsid w:val="00964735"/>
    <w:rsid w:val="00964F52"/>
    <w:rsid w:val="00964F88"/>
    <w:rsid w:val="00965866"/>
    <w:rsid w:val="0096610A"/>
    <w:rsid w:val="00966B7D"/>
    <w:rsid w:val="00966BC3"/>
    <w:rsid w:val="00966C49"/>
    <w:rsid w:val="00970E42"/>
    <w:rsid w:val="00971833"/>
    <w:rsid w:val="00971B89"/>
    <w:rsid w:val="00971D53"/>
    <w:rsid w:val="00971D6B"/>
    <w:rsid w:val="00971F27"/>
    <w:rsid w:val="00972F1A"/>
    <w:rsid w:val="009733F6"/>
    <w:rsid w:val="00973736"/>
    <w:rsid w:val="0097391D"/>
    <w:rsid w:val="00974F8F"/>
    <w:rsid w:val="009750CB"/>
    <w:rsid w:val="00975B1A"/>
    <w:rsid w:val="00975E5C"/>
    <w:rsid w:val="00976029"/>
    <w:rsid w:val="009767C4"/>
    <w:rsid w:val="00977332"/>
    <w:rsid w:val="00977D1D"/>
    <w:rsid w:val="00977D46"/>
    <w:rsid w:val="009801B2"/>
    <w:rsid w:val="00980849"/>
    <w:rsid w:val="00980FD0"/>
    <w:rsid w:val="0098202A"/>
    <w:rsid w:val="00982606"/>
    <w:rsid w:val="009826D5"/>
    <w:rsid w:val="009829E9"/>
    <w:rsid w:val="00983CD1"/>
    <w:rsid w:val="00983D25"/>
    <w:rsid w:val="009842B1"/>
    <w:rsid w:val="00984AF9"/>
    <w:rsid w:val="00984E4A"/>
    <w:rsid w:val="009857EC"/>
    <w:rsid w:val="009857F6"/>
    <w:rsid w:val="00985ED3"/>
    <w:rsid w:val="00986DF2"/>
    <w:rsid w:val="00987B28"/>
    <w:rsid w:val="00990C82"/>
    <w:rsid w:val="00991555"/>
    <w:rsid w:val="00991B60"/>
    <w:rsid w:val="00991E19"/>
    <w:rsid w:val="00993015"/>
    <w:rsid w:val="00993953"/>
    <w:rsid w:val="009945EB"/>
    <w:rsid w:val="00994AFF"/>
    <w:rsid w:val="009950FF"/>
    <w:rsid w:val="00995360"/>
    <w:rsid w:val="00995ADC"/>
    <w:rsid w:val="00995BAE"/>
    <w:rsid w:val="0099607E"/>
    <w:rsid w:val="009961A3"/>
    <w:rsid w:val="009967C7"/>
    <w:rsid w:val="00997A0E"/>
    <w:rsid w:val="00997D78"/>
    <w:rsid w:val="009A0CEA"/>
    <w:rsid w:val="009A16A6"/>
    <w:rsid w:val="009A174A"/>
    <w:rsid w:val="009A2CF9"/>
    <w:rsid w:val="009A2F53"/>
    <w:rsid w:val="009A388A"/>
    <w:rsid w:val="009A4A07"/>
    <w:rsid w:val="009A4F9E"/>
    <w:rsid w:val="009A5186"/>
    <w:rsid w:val="009A5456"/>
    <w:rsid w:val="009A54D1"/>
    <w:rsid w:val="009A5881"/>
    <w:rsid w:val="009A5CF3"/>
    <w:rsid w:val="009A63EB"/>
    <w:rsid w:val="009A649B"/>
    <w:rsid w:val="009A6795"/>
    <w:rsid w:val="009B01BE"/>
    <w:rsid w:val="009B05B7"/>
    <w:rsid w:val="009B06BF"/>
    <w:rsid w:val="009B1509"/>
    <w:rsid w:val="009B15D5"/>
    <w:rsid w:val="009B1A7B"/>
    <w:rsid w:val="009B3F0C"/>
    <w:rsid w:val="009B4863"/>
    <w:rsid w:val="009B6A58"/>
    <w:rsid w:val="009C035F"/>
    <w:rsid w:val="009C0DAC"/>
    <w:rsid w:val="009C2633"/>
    <w:rsid w:val="009C328F"/>
    <w:rsid w:val="009C330E"/>
    <w:rsid w:val="009C4C97"/>
    <w:rsid w:val="009C5282"/>
    <w:rsid w:val="009C53F3"/>
    <w:rsid w:val="009C5751"/>
    <w:rsid w:val="009C5A9D"/>
    <w:rsid w:val="009C5AF3"/>
    <w:rsid w:val="009C6475"/>
    <w:rsid w:val="009C6493"/>
    <w:rsid w:val="009C6F79"/>
    <w:rsid w:val="009C7140"/>
    <w:rsid w:val="009D155C"/>
    <w:rsid w:val="009D1DBC"/>
    <w:rsid w:val="009D1EAD"/>
    <w:rsid w:val="009D2657"/>
    <w:rsid w:val="009D28BD"/>
    <w:rsid w:val="009D31E2"/>
    <w:rsid w:val="009D330A"/>
    <w:rsid w:val="009D474A"/>
    <w:rsid w:val="009D48ED"/>
    <w:rsid w:val="009D4FD8"/>
    <w:rsid w:val="009D5719"/>
    <w:rsid w:val="009D6837"/>
    <w:rsid w:val="009D6FC6"/>
    <w:rsid w:val="009D7237"/>
    <w:rsid w:val="009D7267"/>
    <w:rsid w:val="009E05B1"/>
    <w:rsid w:val="009E20D7"/>
    <w:rsid w:val="009E20EE"/>
    <w:rsid w:val="009E26A8"/>
    <w:rsid w:val="009E3725"/>
    <w:rsid w:val="009E4942"/>
    <w:rsid w:val="009E55CF"/>
    <w:rsid w:val="009E5A9D"/>
    <w:rsid w:val="009E7E07"/>
    <w:rsid w:val="009E7FB2"/>
    <w:rsid w:val="009F0EB8"/>
    <w:rsid w:val="009F10C0"/>
    <w:rsid w:val="009F1316"/>
    <w:rsid w:val="009F1761"/>
    <w:rsid w:val="009F18B5"/>
    <w:rsid w:val="009F2899"/>
    <w:rsid w:val="009F2A47"/>
    <w:rsid w:val="009F3533"/>
    <w:rsid w:val="009F3B11"/>
    <w:rsid w:val="009F3F4A"/>
    <w:rsid w:val="009F5788"/>
    <w:rsid w:val="009F5F76"/>
    <w:rsid w:val="009F63BD"/>
    <w:rsid w:val="009F704A"/>
    <w:rsid w:val="009F7096"/>
    <w:rsid w:val="009F7950"/>
    <w:rsid w:val="00A0018B"/>
    <w:rsid w:val="00A01515"/>
    <w:rsid w:val="00A01BD6"/>
    <w:rsid w:val="00A0256D"/>
    <w:rsid w:val="00A02AB9"/>
    <w:rsid w:val="00A03BB3"/>
    <w:rsid w:val="00A03DB0"/>
    <w:rsid w:val="00A0456C"/>
    <w:rsid w:val="00A045E4"/>
    <w:rsid w:val="00A05565"/>
    <w:rsid w:val="00A05C3A"/>
    <w:rsid w:val="00A07395"/>
    <w:rsid w:val="00A07430"/>
    <w:rsid w:val="00A07569"/>
    <w:rsid w:val="00A101BD"/>
    <w:rsid w:val="00A10237"/>
    <w:rsid w:val="00A10E2D"/>
    <w:rsid w:val="00A112EA"/>
    <w:rsid w:val="00A1195E"/>
    <w:rsid w:val="00A11E85"/>
    <w:rsid w:val="00A11F60"/>
    <w:rsid w:val="00A12174"/>
    <w:rsid w:val="00A12527"/>
    <w:rsid w:val="00A13804"/>
    <w:rsid w:val="00A140BF"/>
    <w:rsid w:val="00A14729"/>
    <w:rsid w:val="00A14A3B"/>
    <w:rsid w:val="00A1514C"/>
    <w:rsid w:val="00A15219"/>
    <w:rsid w:val="00A15FF8"/>
    <w:rsid w:val="00A166E7"/>
    <w:rsid w:val="00A16BF0"/>
    <w:rsid w:val="00A16F2A"/>
    <w:rsid w:val="00A179A9"/>
    <w:rsid w:val="00A20035"/>
    <w:rsid w:val="00A20265"/>
    <w:rsid w:val="00A20593"/>
    <w:rsid w:val="00A20891"/>
    <w:rsid w:val="00A21809"/>
    <w:rsid w:val="00A219EB"/>
    <w:rsid w:val="00A21F19"/>
    <w:rsid w:val="00A22200"/>
    <w:rsid w:val="00A2237D"/>
    <w:rsid w:val="00A22B3F"/>
    <w:rsid w:val="00A238A6"/>
    <w:rsid w:val="00A247E2"/>
    <w:rsid w:val="00A25836"/>
    <w:rsid w:val="00A26645"/>
    <w:rsid w:val="00A266AC"/>
    <w:rsid w:val="00A26878"/>
    <w:rsid w:val="00A26A08"/>
    <w:rsid w:val="00A3082D"/>
    <w:rsid w:val="00A310D5"/>
    <w:rsid w:val="00A31240"/>
    <w:rsid w:val="00A3126F"/>
    <w:rsid w:val="00A325CE"/>
    <w:rsid w:val="00A33AD7"/>
    <w:rsid w:val="00A34796"/>
    <w:rsid w:val="00A34879"/>
    <w:rsid w:val="00A34902"/>
    <w:rsid w:val="00A34D08"/>
    <w:rsid w:val="00A363EA"/>
    <w:rsid w:val="00A370E3"/>
    <w:rsid w:val="00A41CE3"/>
    <w:rsid w:val="00A41FB9"/>
    <w:rsid w:val="00A421D6"/>
    <w:rsid w:val="00A430A3"/>
    <w:rsid w:val="00A4312F"/>
    <w:rsid w:val="00A4322C"/>
    <w:rsid w:val="00A432C4"/>
    <w:rsid w:val="00A44486"/>
    <w:rsid w:val="00A44689"/>
    <w:rsid w:val="00A44DC5"/>
    <w:rsid w:val="00A44DF8"/>
    <w:rsid w:val="00A45413"/>
    <w:rsid w:val="00A455FA"/>
    <w:rsid w:val="00A4573E"/>
    <w:rsid w:val="00A45840"/>
    <w:rsid w:val="00A45A27"/>
    <w:rsid w:val="00A46CFB"/>
    <w:rsid w:val="00A47B24"/>
    <w:rsid w:val="00A47D2E"/>
    <w:rsid w:val="00A50F04"/>
    <w:rsid w:val="00A51C4E"/>
    <w:rsid w:val="00A51C86"/>
    <w:rsid w:val="00A523E6"/>
    <w:rsid w:val="00A52719"/>
    <w:rsid w:val="00A53241"/>
    <w:rsid w:val="00A532CF"/>
    <w:rsid w:val="00A534E3"/>
    <w:rsid w:val="00A5353C"/>
    <w:rsid w:val="00A53D6D"/>
    <w:rsid w:val="00A557EB"/>
    <w:rsid w:val="00A55CF7"/>
    <w:rsid w:val="00A55E34"/>
    <w:rsid w:val="00A56207"/>
    <w:rsid w:val="00A56547"/>
    <w:rsid w:val="00A56B39"/>
    <w:rsid w:val="00A60D4C"/>
    <w:rsid w:val="00A63090"/>
    <w:rsid w:val="00A631C1"/>
    <w:rsid w:val="00A635E3"/>
    <w:rsid w:val="00A6374E"/>
    <w:rsid w:val="00A63F1B"/>
    <w:rsid w:val="00A644C8"/>
    <w:rsid w:val="00A65233"/>
    <w:rsid w:val="00A660D8"/>
    <w:rsid w:val="00A66329"/>
    <w:rsid w:val="00A66860"/>
    <w:rsid w:val="00A672D2"/>
    <w:rsid w:val="00A67C61"/>
    <w:rsid w:val="00A70027"/>
    <w:rsid w:val="00A7021A"/>
    <w:rsid w:val="00A70B3E"/>
    <w:rsid w:val="00A73354"/>
    <w:rsid w:val="00A73646"/>
    <w:rsid w:val="00A74C60"/>
    <w:rsid w:val="00A7604E"/>
    <w:rsid w:val="00A76311"/>
    <w:rsid w:val="00A76942"/>
    <w:rsid w:val="00A7775D"/>
    <w:rsid w:val="00A803D3"/>
    <w:rsid w:val="00A80829"/>
    <w:rsid w:val="00A80981"/>
    <w:rsid w:val="00A8128E"/>
    <w:rsid w:val="00A812AA"/>
    <w:rsid w:val="00A8186F"/>
    <w:rsid w:val="00A820F5"/>
    <w:rsid w:val="00A82414"/>
    <w:rsid w:val="00A8282D"/>
    <w:rsid w:val="00A829C5"/>
    <w:rsid w:val="00A82D55"/>
    <w:rsid w:val="00A82FB3"/>
    <w:rsid w:val="00A83104"/>
    <w:rsid w:val="00A83F98"/>
    <w:rsid w:val="00A84D9E"/>
    <w:rsid w:val="00A86B28"/>
    <w:rsid w:val="00A9087A"/>
    <w:rsid w:val="00A90B72"/>
    <w:rsid w:val="00A90D8F"/>
    <w:rsid w:val="00A91109"/>
    <w:rsid w:val="00A91ADC"/>
    <w:rsid w:val="00A9220F"/>
    <w:rsid w:val="00A92E83"/>
    <w:rsid w:val="00A9470D"/>
    <w:rsid w:val="00A94F6C"/>
    <w:rsid w:val="00A951F1"/>
    <w:rsid w:val="00A974B5"/>
    <w:rsid w:val="00A976CC"/>
    <w:rsid w:val="00A97EE7"/>
    <w:rsid w:val="00AA0773"/>
    <w:rsid w:val="00AA0DDA"/>
    <w:rsid w:val="00AA1198"/>
    <w:rsid w:val="00AA18D5"/>
    <w:rsid w:val="00AA1E91"/>
    <w:rsid w:val="00AA27D2"/>
    <w:rsid w:val="00AA29B8"/>
    <w:rsid w:val="00AA2E9C"/>
    <w:rsid w:val="00AA374D"/>
    <w:rsid w:val="00AA390B"/>
    <w:rsid w:val="00AA523A"/>
    <w:rsid w:val="00AA5C06"/>
    <w:rsid w:val="00AA5DA6"/>
    <w:rsid w:val="00AA633D"/>
    <w:rsid w:val="00AA7182"/>
    <w:rsid w:val="00AA7241"/>
    <w:rsid w:val="00AA75F0"/>
    <w:rsid w:val="00AA7B74"/>
    <w:rsid w:val="00AB1791"/>
    <w:rsid w:val="00AB1810"/>
    <w:rsid w:val="00AB20B9"/>
    <w:rsid w:val="00AB22BF"/>
    <w:rsid w:val="00AB2CDA"/>
    <w:rsid w:val="00AB432F"/>
    <w:rsid w:val="00AB47F7"/>
    <w:rsid w:val="00AB4847"/>
    <w:rsid w:val="00AB5420"/>
    <w:rsid w:val="00AB56CF"/>
    <w:rsid w:val="00AB5D94"/>
    <w:rsid w:val="00AB6A80"/>
    <w:rsid w:val="00AB6C05"/>
    <w:rsid w:val="00AB7CFB"/>
    <w:rsid w:val="00AC1C87"/>
    <w:rsid w:val="00AC1CD8"/>
    <w:rsid w:val="00AC21F5"/>
    <w:rsid w:val="00AC284E"/>
    <w:rsid w:val="00AC3423"/>
    <w:rsid w:val="00AC385F"/>
    <w:rsid w:val="00AC3E97"/>
    <w:rsid w:val="00AC5212"/>
    <w:rsid w:val="00AC52EB"/>
    <w:rsid w:val="00AC5AD4"/>
    <w:rsid w:val="00AC60DF"/>
    <w:rsid w:val="00AC657E"/>
    <w:rsid w:val="00AC7BE8"/>
    <w:rsid w:val="00AD01A5"/>
    <w:rsid w:val="00AD0961"/>
    <w:rsid w:val="00AD0C62"/>
    <w:rsid w:val="00AD0E53"/>
    <w:rsid w:val="00AD10ED"/>
    <w:rsid w:val="00AD1E29"/>
    <w:rsid w:val="00AD1E32"/>
    <w:rsid w:val="00AD219B"/>
    <w:rsid w:val="00AD2626"/>
    <w:rsid w:val="00AD32D7"/>
    <w:rsid w:val="00AD33D2"/>
    <w:rsid w:val="00AD3499"/>
    <w:rsid w:val="00AD36C5"/>
    <w:rsid w:val="00AD3DA4"/>
    <w:rsid w:val="00AD42E1"/>
    <w:rsid w:val="00AD472C"/>
    <w:rsid w:val="00AD486C"/>
    <w:rsid w:val="00AD489F"/>
    <w:rsid w:val="00AD55E4"/>
    <w:rsid w:val="00AD6135"/>
    <w:rsid w:val="00AD62C1"/>
    <w:rsid w:val="00AD6760"/>
    <w:rsid w:val="00AD6B3B"/>
    <w:rsid w:val="00AD6B3E"/>
    <w:rsid w:val="00AD7B83"/>
    <w:rsid w:val="00AE070C"/>
    <w:rsid w:val="00AE08FD"/>
    <w:rsid w:val="00AE168B"/>
    <w:rsid w:val="00AE19C4"/>
    <w:rsid w:val="00AE27B8"/>
    <w:rsid w:val="00AE2B1C"/>
    <w:rsid w:val="00AE2D98"/>
    <w:rsid w:val="00AE2F42"/>
    <w:rsid w:val="00AE44EE"/>
    <w:rsid w:val="00AE63C7"/>
    <w:rsid w:val="00AE67D0"/>
    <w:rsid w:val="00AE7007"/>
    <w:rsid w:val="00AF076A"/>
    <w:rsid w:val="00AF08F0"/>
    <w:rsid w:val="00AF0C2C"/>
    <w:rsid w:val="00AF0DD3"/>
    <w:rsid w:val="00AF19D6"/>
    <w:rsid w:val="00AF1D23"/>
    <w:rsid w:val="00AF33AE"/>
    <w:rsid w:val="00AF3A50"/>
    <w:rsid w:val="00AF553F"/>
    <w:rsid w:val="00AF5B08"/>
    <w:rsid w:val="00AF6258"/>
    <w:rsid w:val="00AF6718"/>
    <w:rsid w:val="00AF6DBD"/>
    <w:rsid w:val="00AF70C8"/>
    <w:rsid w:val="00B005A4"/>
    <w:rsid w:val="00B018EC"/>
    <w:rsid w:val="00B01A3D"/>
    <w:rsid w:val="00B02517"/>
    <w:rsid w:val="00B02736"/>
    <w:rsid w:val="00B0281D"/>
    <w:rsid w:val="00B02F99"/>
    <w:rsid w:val="00B03701"/>
    <w:rsid w:val="00B046FC"/>
    <w:rsid w:val="00B04BF7"/>
    <w:rsid w:val="00B04FA8"/>
    <w:rsid w:val="00B05DC5"/>
    <w:rsid w:val="00B06590"/>
    <w:rsid w:val="00B10DF7"/>
    <w:rsid w:val="00B10ED4"/>
    <w:rsid w:val="00B115F6"/>
    <w:rsid w:val="00B119EA"/>
    <w:rsid w:val="00B12D42"/>
    <w:rsid w:val="00B13318"/>
    <w:rsid w:val="00B137A8"/>
    <w:rsid w:val="00B137CD"/>
    <w:rsid w:val="00B14F06"/>
    <w:rsid w:val="00B168C6"/>
    <w:rsid w:val="00B16DE7"/>
    <w:rsid w:val="00B171C8"/>
    <w:rsid w:val="00B17457"/>
    <w:rsid w:val="00B17AAB"/>
    <w:rsid w:val="00B20C97"/>
    <w:rsid w:val="00B20F0A"/>
    <w:rsid w:val="00B2164E"/>
    <w:rsid w:val="00B2210C"/>
    <w:rsid w:val="00B2278E"/>
    <w:rsid w:val="00B2377D"/>
    <w:rsid w:val="00B2379F"/>
    <w:rsid w:val="00B23FA0"/>
    <w:rsid w:val="00B246F2"/>
    <w:rsid w:val="00B24FD0"/>
    <w:rsid w:val="00B25237"/>
    <w:rsid w:val="00B2541A"/>
    <w:rsid w:val="00B25E41"/>
    <w:rsid w:val="00B2624B"/>
    <w:rsid w:val="00B2656A"/>
    <w:rsid w:val="00B27224"/>
    <w:rsid w:val="00B27387"/>
    <w:rsid w:val="00B27B75"/>
    <w:rsid w:val="00B27F1B"/>
    <w:rsid w:val="00B302CE"/>
    <w:rsid w:val="00B30EE6"/>
    <w:rsid w:val="00B31420"/>
    <w:rsid w:val="00B31551"/>
    <w:rsid w:val="00B32BF8"/>
    <w:rsid w:val="00B32D4E"/>
    <w:rsid w:val="00B333F7"/>
    <w:rsid w:val="00B34565"/>
    <w:rsid w:val="00B35CC9"/>
    <w:rsid w:val="00B37216"/>
    <w:rsid w:val="00B37C7C"/>
    <w:rsid w:val="00B37EA3"/>
    <w:rsid w:val="00B40B33"/>
    <w:rsid w:val="00B414FA"/>
    <w:rsid w:val="00B4185C"/>
    <w:rsid w:val="00B42587"/>
    <w:rsid w:val="00B42800"/>
    <w:rsid w:val="00B43E17"/>
    <w:rsid w:val="00B44E93"/>
    <w:rsid w:val="00B46322"/>
    <w:rsid w:val="00B51251"/>
    <w:rsid w:val="00B51D93"/>
    <w:rsid w:val="00B531BF"/>
    <w:rsid w:val="00B53367"/>
    <w:rsid w:val="00B53F76"/>
    <w:rsid w:val="00B5405A"/>
    <w:rsid w:val="00B547B4"/>
    <w:rsid w:val="00B548A4"/>
    <w:rsid w:val="00B54B35"/>
    <w:rsid w:val="00B5556E"/>
    <w:rsid w:val="00B55936"/>
    <w:rsid w:val="00B56365"/>
    <w:rsid w:val="00B566E4"/>
    <w:rsid w:val="00B571C4"/>
    <w:rsid w:val="00B57CBB"/>
    <w:rsid w:val="00B6019E"/>
    <w:rsid w:val="00B6070A"/>
    <w:rsid w:val="00B60718"/>
    <w:rsid w:val="00B61D8E"/>
    <w:rsid w:val="00B61FBC"/>
    <w:rsid w:val="00B62825"/>
    <w:rsid w:val="00B63219"/>
    <w:rsid w:val="00B636C7"/>
    <w:rsid w:val="00B64136"/>
    <w:rsid w:val="00B6465A"/>
    <w:rsid w:val="00B64696"/>
    <w:rsid w:val="00B64BF9"/>
    <w:rsid w:val="00B651A9"/>
    <w:rsid w:val="00B661BD"/>
    <w:rsid w:val="00B6620B"/>
    <w:rsid w:val="00B6682E"/>
    <w:rsid w:val="00B66C64"/>
    <w:rsid w:val="00B671CD"/>
    <w:rsid w:val="00B6720E"/>
    <w:rsid w:val="00B713CF"/>
    <w:rsid w:val="00B715B6"/>
    <w:rsid w:val="00B71CF3"/>
    <w:rsid w:val="00B720D4"/>
    <w:rsid w:val="00B72380"/>
    <w:rsid w:val="00B72739"/>
    <w:rsid w:val="00B742D3"/>
    <w:rsid w:val="00B7432F"/>
    <w:rsid w:val="00B74433"/>
    <w:rsid w:val="00B74A65"/>
    <w:rsid w:val="00B74E14"/>
    <w:rsid w:val="00B75318"/>
    <w:rsid w:val="00B75369"/>
    <w:rsid w:val="00B7553B"/>
    <w:rsid w:val="00B756D4"/>
    <w:rsid w:val="00B7570E"/>
    <w:rsid w:val="00B75762"/>
    <w:rsid w:val="00B75F3C"/>
    <w:rsid w:val="00B77107"/>
    <w:rsid w:val="00B77B0A"/>
    <w:rsid w:val="00B77DBA"/>
    <w:rsid w:val="00B80181"/>
    <w:rsid w:val="00B80A61"/>
    <w:rsid w:val="00B81A33"/>
    <w:rsid w:val="00B821CB"/>
    <w:rsid w:val="00B82B70"/>
    <w:rsid w:val="00B833AA"/>
    <w:rsid w:val="00B843E8"/>
    <w:rsid w:val="00B84E38"/>
    <w:rsid w:val="00B84E76"/>
    <w:rsid w:val="00B84EF4"/>
    <w:rsid w:val="00B85022"/>
    <w:rsid w:val="00B86190"/>
    <w:rsid w:val="00B86524"/>
    <w:rsid w:val="00B86907"/>
    <w:rsid w:val="00B871BB"/>
    <w:rsid w:val="00B87523"/>
    <w:rsid w:val="00B8786C"/>
    <w:rsid w:val="00B87911"/>
    <w:rsid w:val="00B90434"/>
    <w:rsid w:val="00B90558"/>
    <w:rsid w:val="00B90893"/>
    <w:rsid w:val="00B90974"/>
    <w:rsid w:val="00B90FDD"/>
    <w:rsid w:val="00B9175A"/>
    <w:rsid w:val="00B91ADE"/>
    <w:rsid w:val="00B931C0"/>
    <w:rsid w:val="00B94A60"/>
    <w:rsid w:val="00B957BE"/>
    <w:rsid w:val="00B95DDD"/>
    <w:rsid w:val="00B9615B"/>
    <w:rsid w:val="00B9767B"/>
    <w:rsid w:val="00B97F4F"/>
    <w:rsid w:val="00BA2607"/>
    <w:rsid w:val="00BA2639"/>
    <w:rsid w:val="00BA2DEE"/>
    <w:rsid w:val="00BA3400"/>
    <w:rsid w:val="00BA447E"/>
    <w:rsid w:val="00BA4B1D"/>
    <w:rsid w:val="00BA4D0C"/>
    <w:rsid w:val="00BA4E07"/>
    <w:rsid w:val="00BA508B"/>
    <w:rsid w:val="00BA55DB"/>
    <w:rsid w:val="00BA67C9"/>
    <w:rsid w:val="00BA70AE"/>
    <w:rsid w:val="00BA782E"/>
    <w:rsid w:val="00BA7BDE"/>
    <w:rsid w:val="00BA7BE5"/>
    <w:rsid w:val="00BA7F59"/>
    <w:rsid w:val="00BB05FD"/>
    <w:rsid w:val="00BB0F29"/>
    <w:rsid w:val="00BB14AA"/>
    <w:rsid w:val="00BB1ADC"/>
    <w:rsid w:val="00BB1E26"/>
    <w:rsid w:val="00BB295D"/>
    <w:rsid w:val="00BB33A3"/>
    <w:rsid w:val="00BB40F9"/>
    <w:rsid w:val="00BB4170"/>
    <w:rsid w:val="00BB4F20"/>
    <w:rsid w:val="00BB4F25"/>
    <w:rsid w:val="00BB5206"/>
    <w:rsid w:val="00BB5276"/>
    <w:rsid w:val="00BB593D"/>
    <w:rsid w:val="00BB601D"/>
    <w:rsid w:val="00BB62F6"/>
    <w:rsid w:val="00BB646A"/>
    <w:rsid w:val="00BB65F2"/>
    <w:rsid w:val="00BB7AFF"/>
    <w:rsid w:val="00BC00A8"/>
    <w:rsid w:val="00BC0225"/>
    <w:rsid w:val="00BC0B2D"/>
    <w:rsid w:val="00BC114C"/>
    <w:rsid w:val="00BC24DA"/>
    <w:rsid w:val="00BC28BE"/>
    <w:rsid w:val="00BC3229"/>
    <w:rsid w:val="00BC32F5"/>
    <w:rsid w:val="00BC3475"/>
    <w:rsid w:val="00BC386A"/>
    <w:rsid w:val="00BC3DB2"/>
    <w:rsid w:val="00BC3FE7"/>
    <w:rsid w:val="00BC431F"/>
    <w:rsid w:val="00BC4681"/>
    <w:rsid w:val="00BC4F19"/>
    <w:rsid w:val="00BC531D"/>
    <w:rsid w:val="00BC536A"/>
    <w:rsid w:val="00BC5F13"/>
    <w:rsid w:val="00BC603E"/>
    <w:rsid w:val="00BC606B"/>
    <w:rsid w:val="00BC615D"/>
    <w:rsid w:val="00BC6827"/>
    <w:rsid w:val="00BD02CC"/>
    <w:rsid w:val="00BD0609"/>
    <w:rsid w:val="00BD2496"/>
    <w:rsid w:val="00BD2785"/>
    <w:rsid w:val="00BD2B9D"/>
    <w:rsid w:val="00BD3AF3"/>
    <w:rsid w:val="00BD43AD"/>
    <w:rsid w:val="00BD475E"/>
    <w:rsid w:val="00BD4937"/>
    <w:rsid w:val="00BD51CF"/>
    <w:rsid w:val="00BD55D6"/>
    <w:rsid w:val="00BD568D"/>
    <w:rsid w:val="00BD5A43"/>
    <w:rsid w:val="00BD6A1E"/>
    <w:rsid w:val="00BD735F"/>
    <w:rsid w:val="00BE01F8"/>
    <w:rsid w:val="00BE0B1C"/>
    <w:rsid w:val="00BE0DB9"/>
    <w:rsid w:val="00BE1798"/>
    <w:rsid w:val="00BE1996"/>
    <w:rsid w:val="00BE1BDE"/>
    <w:rsid w:val="00BE228A"/>
    <w:rsid w:val="00BE27E3"/>
    <w:rsid w:val="00BE3FFE"/>
    <w:rsid w:val="00BE4333"/>
    <w:rsid w:val="00BE4635"/>
    <w:rsid w:val="00BE54C4"/>
    <w:rsid w:val="00BF10B1"/>
    <w:rsid w:val="00BF181E"/>
    <w:rsid w:val="00BF2940"/>
    <w:rsid w:val="00BF2FD9"/>
    <w:rsid w:val="00BF3DEE"/>
    <w:rsid w:val="00BF4E04"/>
    <w:rsid w:val="00BF4E57"/>
    <w:rsid w:val="00BF4F5F"/>
    <w:rsid w:val="00BF525C"/>
    <w:rsid w:val="00BF68E4"/>
    <w:rsid w:val="00BF6A5F"/>
    <w:rsid w:val="00BF6F9D"/>
    <w:rsid w:val="00BF749B"/>
    <w:rsid w:val="00C000EA"/>
    <w:rsid w:val="00C00367"/>
    <w:rsid w:val="00C00EFA"/>
    <w:rsid w:val="00C011E8"/>
    <w:rsid w:val="00C01D58"/>
    <w:rsid w:val="00C01FE5"/>
    <w:rsid w:val="00C028FF"/>
    <w:rsid w:val="00C0358B"/>
    <w:rsid w:val="00C03979"/>
    <w:rsid w:val="00C03D33"/>
    <w:rsid w:val="00C03F68"/>
    <w:rsid w:val="00C04C73"/>
    <w:rsid w:val="00C058E0"/>
    <w:rsid w:val="00C06CDD"/>
    <w:rsid w:val="00C07915"/>
    <w:rsid w:val="00C10375"/>
    <w:rsid w:val="00C1043C"/>
    <w:rsid w:val="00C124EF"/>
    <w:rsid w:val="00C1280E"/>
    <w:rsid w:val="00C1287D"/>
    <w:rsid w:val="00C12AA8"/>
    <w:rsid w:val="00C12BCB"/>
    <w:rsid w:val="00C134B7"/>
    <w:rsid w:val="00C135BB"/>
    <w:rsid w:val="00C13600"/>
    <w:rsid w:val="00C141A1"/>
    <w:rsid w:val="00C150EA"/>
    <w:rsid w:val="00C15181"/>
    <w:rsid w:val="00C1535D"/>
    <w:rsid w:val="00C15756"/>
    <w:rsid w:val="00C15E8A"/>
    <w:rsid w:val="00C16717"/>
    <w:rsid w:val="00C208E9"/>
    <w:rsid w:val="00C21528"/>
    <w:rsid w:val="00C215BF"/>
    <w:rsid w:val="00C21AF2"/>
    <w:rsid w:val="00C22F28"/>
    <w:rsid w:val="00C248EA"/>
    <w:rsid w:val="00C24B90"/>
    <w:rsid w:val="00C25178"/>
    <w:rsid w:val="00C25231"/>
    <w:rsid w:val="00C25EF8"/>
    <w:rsid w:val="00C2602F"/>
    <w:rsid w:val="00C2643A"/>
    <w:rsid w:val="00C2739E"/>
    <w:rsid w:val="00C30816"/>
    <w:rsid w:val="00C31E40"/>
    <w:rsid w:val="00C31F6F"/>
    <w:rsid w:val="00C320E4"/>
    <w:rsid w:val="00C321F2"/>
    <w:rsid w:val="00C32244"/>
    <w:rsid w:val="00C32BFD"/>
    <w:rsid w:val="00C32E56"/>
    <w:rsid w:val="00C32F61"/>
    <w:rsid w:val="00C336D2"/>
    <w:rsid w:val="00C339D6"/>
    <w:rsid w:val="00C340B4"/>
    <w:rsid w:val="00C34EFD"/>
    <w:rsid w:val="00C3511D"/>
    <w:rsid w:val="00C35236"/>
    <w:rsid w:val="00C3573F"/>
    <w:rsid w:val="00C35C89"/>
    <w:rsid w:val="00C35EFF"/>
    <w:rsid w:val="00C35F11"/>
    <w:rsid w:val="00C36502"/>
    <w:rsid w:val="00C36648"/>
    <w:rsid w:val="00C37268"/>
    <w:rsid w:val="00C37335"/>
    <w:rsid w:val="00C37EC0"/>
    <w:rsid w:val="00C40022"/>
    <w:rsid w:val="00C405F9"/>
    <w:rsid w:val="00C4096C"/>
    <w:rsid w:val="00C41120"/>
    <w:rsid w:val="00C41F0D"/>
    <w:rsid w:val="00C42040"/>
    <w:rsid w:val="00C42E8F"/>
    <w:rsid w:val="00C430CC"/>
    <w:rsid w:val="00C4404D"/>
    <w:rsid w:val="00C44585"/>
    <w:rsid w:val="00C450AB"/>
    <w:rsid w:val="00C45819"/>
    <w:rsid w:val="00C45F0A"/>
    <w:rsid w:val="00C46B3E"/>
    <w:rsid w:val="00C46CE2"/>
    <w:rsid w:val="00C46FF1"/>
    <w:rsid w:val="00C47F7E"/>
    <w:rsid w:val="00C5176B"/>
    <w:rsid w:val="00C51952"/>
    <w:rsid w:val="00C51CD2"/>
    <w:rsid w:val="00C51E7E"/>
    <w:rsid w:val="00C52A2D"/>
    <w:rsid w:val="00C536DA"/>
    <w:rsid w:val="00C54296"/>
    <w:rsid w:val="00C54C05"/>
    <w:rsid w:val="00C55340"/>
    <w:rsid w:val="00C55571"/>
    <w:rsid w:val="00C574EE"/>
    <w:rsid w:val="00C57EF6"/>
    <w:rsid w:val="00C6028B"/>
    <w:rsid w:val="00C60389"/>
    <w:rsid w:val="00C60425"/>
    <w:rsid w:val="00C60E0A"/>
    <w:rsid w:val="00C61F0D"/>
    <w:rsid w:val="00C63B1D"/>
    <w:rsid w:val="00C63B20"/>
    <w:rsid w:val="00C643C3"/>
    <w:rsid w:val="00C64AF2"/>
    <w:rsid w:val="00C64DA3"/>
    <w:rsid w:val="00C64F8D"/>
    <w:rsid w:val="00C6678B"/>
    <w:rsid w:val="00C66B29"/>
    <w:rsid w:val="00C70CC8"/>
    <w:rsid w:val="00C713FA"/>
    <w:rsid w:val="00C72682"/>
    <w:rsid w:val="00C7281B"/>
    <w:rsid w:val="00C73765"/>
    <w:rsid w:val="00C73E52"/>
    <w:rsid w:val="00C73E8A"/>
    <w:rsid w:val="00C744D1"/>
    <w:rsid w:val="00C7470F"/>
    <w:rsid w:val="00C753A3"/>
    <w:rsid w:val="00C760A1"/>
    <w:rsid w:val="00C76216"/>
    <w:rsid w:val="00C763A1"/>
    <w:rsid w:val="00C76B71"/>
    <w:rsid w:val="00C776AC"/>
    <w:rsid w:val="00C776F6"/>
    <w:rsid w:val="00C77D71"/>
    <w:rsid w:val="00C80447"/>
    <w:rsid w:val="00C809A1"/>
    <w:rsid w:val="00C80AAD"/>
    <w:rsid w:val="00C81730"/>
    <w:rsid w:val="00C82373"/>
    <w:rsid w:val="00C83C9D"/>
    <w:rsid w:val="00C85060"/>
    <w:rsid w:val="00C85389"/>
    <w:rsid w:val="00C8545D"/>
    <w:rsid w:val="00C85CAE"/>
    <w:rsid w:val="00C85E0B"/>
    <w:rsid w:val="00C8673E"/>
    <w:rsid w:val="00C86970"/>
    <w:rsid w:val="00C87504"/>
    <w:rsid w:val="00C8762A"/>
    <w:rsid w:val="00C877AA"/>
    <w:rsid w:val="00C87966"/>
    <w:rsid w:val="00C87B00"/>
    <w:rsid w:val="00C90A54"/>
    <w:rsid w:val="00C90B46"/>
    <w:rsid w:val="00C90B64"/>
    <w:rsid w:val="00C90E2A"/>
    <w:rsid w:val="00C911EF"/>
    <w:rsid w:val="00C91BF6"/>
    <w:rsid w:val="00C91CB4"/>
    <w:rsid w:val="00C9209B"/>
    <w:rsid w:val="00C92A75"/>
    <w:rsid w:val="00C92CA6"/>
    <w:rsid w:val="00C936C4"/>
    <w:rsid w:val="00C9391F"/>
    <w:rsid w:val="00C94DB8"/>
    <w:rsid w:val="00CA1024"/>
    <w:rsid w:val="00CA12EC"/>
    <w:rsid w:val="00CA1377"/>
    <w:rsid w:val="00CA1DE8"/>
    <w:rsid w:val="00CA42FD"/>
    <w:rsid w:val="00CA57F0"/>
    <w:rsid w:val="00CA59F2"/>
    <w:rsid w:val="00CA5BBF"/>
    <w:rsid w:val="00CA6123"/>
    <w:rsid w:val="00CA64A2"/>
    <w:rsid w:val="00CA66C3"/>
    <w:rsid w:val="00CA6754"/>
    <w:rsid w:val="00CB1334"/>
    <w:rsid w:val="00CB139B"/>
    <w:rsid w:val="00CB169E"/>
    <w:rsid w:val="00CB16E8"/>
    <w:rsid w:val="00CB1B87"/>
    <w:rsid w:val="00CB2044"/>
    <w:rsid w:val="00CB2062"/>
    <w:rsid w:val="00CB25DB"/>
    <w:rsid w:val="00CB3197"/>
    <w:rsid w:val="00CB4333"/>
    <w:rsid w:val="00CB47B4"/>
    <w:rsid w:val="00CB52F8"/>
    <w:rsid w:val="00CB566E"/>
    <w:rsid w:val="00CB6334"/>
    <w:rsid w:val="00CB665C"/>
    <w:rsid w:val="00CB66FE"/>
    <w:rsid w:val="00CB6927"/>
    <w:rsid w:val="00CC045C"/>
    <w:rsid w:val="00CC11BB"/>
    <w:rsid w:val="00CC1AC4"/>
    <w:rsid w:val="00CC31F7"/>
    <w:rsid w:val="00CC3A9A"/>
    <w:rsid w:val="00CC3F9F"/>
    <w:rsid w:val="00CC5943"/>
    <w:rsid w:val="00CC63C9"/>
    <w:rsid w:val="00CC66A4"/>
    <w:rsid w:val="00CC6D24"/>
    <w:rsid w:val="00CC7163"/>
    <w:rsid w:val="00CC7336"/>
    <w:rsid w:val="00CC7517"/>
    <w:rsid w:val="00CC7946"/>
    <w:rsid w:val="00CC7E31"/>
    <w:rsid w:val="00CD0249"/>
    <w:rsid w:val="00CD0339"/>
    <w:rsid w:val="00CD0786"/>
    <w:rsid w:val="00CD23B3"/>
    <w:rsid w:val="00CD2F88"/>
    <w:rsid w:val="00CD3C92"/>
    <w:rsid w:val="00CD4B79"/>
    <w:rsid w:val="00CD4ED0"/>
    <w:rsid w:val="00CD4FC2"/>
    <w:rsid w:val="00CD545B"/>
    <w:rsid w:val="00CD5F97"/>
    <w:rsid w:val="00CD641F"/>
    <w:rsid w:val="00CD71F0"/>
    <w:rsid w:val="00CD7AAA"/>
    <w:rsid w:val="00CD7ACC"/>
    <w:rsid w:val="00CE0509"/>
    <w:rsid w:val="00CE06AB"/>
    <w:rsid w:val="00CE097B"/>
    <w:rsid w:val="00CE0BE7"/>
    <w:rsid w:val="00CE0C3B"/>
    <w:rsid w:val="00CE0CAB"/>
    <w:rsid w:val="00CE3823"/>
    <w:rsid w:val="00CE3DF1"/>
    <w:rsid w:val="00CE40AC"/>
    <w:rsid w:val="00CE454B"/>
    <w:rsid w:val="00CE54AE"/>
    <w:rsid w:val="00CE54C0"/>
    <w:rsid w:val="00CE57DA"/>
    <w:rsid w:val="00CE69E0"/>
    <w:rsid w:val="00CE7CF2"/>
    <w:rsid w:val="00CF13DD"/>
    <w:rsid w:val="00CF1B53"/>
    <w:rsid w:val="00CF2B03"/>
    <w:rsid w:val="00CF4589"/>
    <w:rsid w:val="00CF6036"/>
    <w:rsid w:val="00CF64F7"/>
    <w:rsid w:val="00CF6E3D"/>
    <w:rsid w:val="00CF76D7"/>
    <w:rsid w:val="00D003AF"/>
    <w:rsid w:val="00D00701"/>
    <w:rsid w:val="00D05091"/>
    <w:rsid w:val="00D069D8"/>
    <w:rsid w:val="00D07743"/>
    <w:rsid w:val="00D1004B"/>
    <w:rsid w:val="00D1045F"/>
    <w:rsid w:val="00D106B2"/>
    <w:rsid w:val="00D107B2"/>
    <w:rsid w:val="00D10862"/>
    <w:rsid w:val="00D108CB"/>
    <w:rsid w:val="00D1095A"/>
    <w:rsid w:val="00D10B10"/>
    <w:rsid w:val="00D12E66"/>
    <w:rsid w:val="00D13DE1"/>
    <w:rsid w:val="00D141B8"/>
    <w:rsid w:val="00D14A8B"/>
    <w:rsid w:val="00D14B03"/>
    <w:rsid w:val="00D158D2"/>
    <w:rsid w:val="00D1603B"/>
    <w:rsid w:val="00D162B3"/>
    <w:rsid w:val="00D165B9"/>
    <w:rsid w:val="00D16696"/>
    <w:rsid w:val="00D16D29"/>
    <w:rsid w:val="00D17F02"/>
    <w:rsid w:val="00D20C9A"/>
    <w:rsid w:val="00D20CE8"/>
    <w:rsid w:val="00D22458"/>
    <w:rsid w:val="00D22A72"/>
    <w:rsid w:val="00D23FB1"/>
    <w:rsid w:val="00D24189"/>
    <w:rsid w:val="00D24C14"/>
    <w:rsid w:val="00D25BDB"/>
    <w:rsid w:val="00D25CFF"/>
    <w:rsid w:val="00D26262"/>
    <w:rsid w:val="00D26EBF"/>
    <w:rsid w:val="00D277D6"/>
    <w:rsid w:val="00D27E37"/>
    <w:rsid w:val="00D27E60"/>
    <w:rsid w:val="00D27F15"/>
    <w:rsid w:val="00D301CA"/>
    <w:rsid w:val="00D307AF"/>
    <w:rsid w:val="00D31359"/>
    <w:rsid w:val="00D31521"/>
    <w:rsid w:val="00D31CEF"/>
    <w:rsid w:val="00D31DE3"/>
    <w:rsid w:val="00D31FBC"/>
    <w:rsid w:val="00D3259D"/>
    <w:rsid w:val="00D325A1"/>
    <w:rsid w:val="00D328C5"/>
    <w:rsid w:val="00D334BF"/>
    <w:rsid w:val="00D33665"/>
    <w:rsid w:val="00D33C39"/>
    <w:rsid w:val="00D35510"/>
    <w:rsid w:val="00D362A1"/>
    <w:rsid w:val="00D363AD"/>
    <w:rsid w:val="00D3644E"/>
    <w:rsid w:val="00D3659E"/>
    <w:rsid w:val="00D36E26"/>
    <w:rsid w:val="00D411A6"/>
    <w:rsid w:val="00D414C1"/>
    <w:rsid w:val="00D416FB"/>
    <w:rsid w:val="00D41710"/>
    <w:rsid w:val="00D427F4"/>
    <w:rsid w:val="00D43931"/>
    <w:rsid w:val="00D44FD0"/>
    <w:rsid w:val="00D4532D"/>
    <w:rsid w:val="00D46A65"/>
    <w:rsid w:val="00D46B46"/>
    <w:rsid w:val="00D46C9C"/>
    <w:rsid w:val="00D46D8A"/>
    <w:rsid w:val="00D47006"/>
    <w:rsid w:val="00D475C8"/>
    <w:rsid w:val="00D50454"/>
    <w:rsid w:val="00D51983"/>
    <w:rsid w:val="00D519D3"/>
    <w:rsid w:val="00D52397"/>
    <w:rsid w:val="00D530BA"/>
    <w:rsid w:val="00D533AF"/>
    <w:rsid w:val="00D5388A"/>
    <w:rsid w:val="00D5420F"/>
    <w:rsid w:val="00D54291"/>
    <w:rsid w:val="00D5566B"/>
    <w:rsid w:val="00D561FB"/>
    <w:rsid w:val="00D60DFE"/>
    <w:rsid w:val="00D619D3"/>
    <w:rsid w:val="00D61B8D"/>
    <w:rsid w:val="00D61CE7"/>
    <w:rsid w:val="00D61EA1"/>
    <w:rsid w:val="00D62396"/>
    <w:rsid w:val="00D62C1E"/>
    <w:rsid w:val="00D6326E"/>
    <w:rsid w:val="00D63D66"/>
    <w:rsid w:val="00D63EF4"/>
    <w:rsid w:val="00D6404A"/>
    <w:rsid w:val="00D6432E"/>
    <w:rsid w:val="00D64747"/>
    <w:rsid w:val="00D64BC9"/>
    <w:rsid w:val="00D64C4B"/>
    <w:rsid w:val="00D6550F"/>
    <w:rsid w:val="00D655A4"/>
    <w:rsid w:val="00D65BD3"/>
    <w:rsid w:val="00D65E75"/>
    <w:rsid w:val="00D65E97"/>
    <w:rsid w:val="00D6629D"/>
    <w:rsid w:val="00D6654D"/>
    <w:rsid w:val="00D66650"/>
    <w:rsid w:val="00D66A7A"/>
    <w:rsid w:val="00D66B99"/>
    <w:rsid w:val="00D66E7F"/>
    <w:rsid w:val="00D678FC"/>
    <w:rsid w:val="00D70356"/>
    <w:rsid w:val="00D703C1"/>
    <w:rsid w:val="00D7090A"/>
    <w:rsid w:val="00D71C3F"/>
    <w:rsid w:val="00D74355"/>
    <w:rsid w:val="00D74411"/>
    <w:rsid w:val="00D75C37"/>
    <w:rsid w:val="00D76506"/>
    <w:rsid w:val="00D76661"/>
    <w:rsid w:val="00D7730A"/>
    <w:rsid w:val="00D77438"/>
    <w:rsid w:val="00D77AFD"/>
    <w:rsid w:val="00D77DD4"/>
    <w:rsid w:val="00D80556"/>
    <w:rsid w:val="00D8070B"/>
    <w:rsid w:val="00D80C64"/>
    <w:rsid w:val="00D80CF0"/>
    <w:rsid w:val="00D82AB9"/>
    <w:rsid w:val="00D83107"/>
    <w:rsid w:val="00D8328B"/>
    <w:rsid w:val="00D841E8"/>
    <w:rsid w:val="00D843AB"/>
    <w:rsid w:val="00D844DB"/>
    <w:rsid w:val="00D848C1"/>
    <w:rsid w:val="00D848E5"/>
    <w:rsid w:val="00D84A5B"/>
    <w:rsid w:val="00D857A0"/>
    <w:rsid w:val="00D857D6"/>
    <w:rsid w:val="00D85D2E"/>
    <w:rsid w:val="00D86557"/>
    <w:rsid w:val="00D86B8D"/>
    <w:rsid w:val="00D874EE"/>
    <w:rsid w:val="00D87742"/>
    <w:rsid w:val="00D905E0"/>
    <w:rsid w:val="00D90A9C"/>
    <w:rsid w:val="00D90CD1"/>
    <w:rsid w:val="00D9179D"/>
    <w:rsid w:val="00D91AD5"/>
    <w:rsid w:val="00D934DE"/>
    <w:rsid w:val="00D93ABE"/>
    <w:rsid w:val="00D946D9"/>
    <w:rsid w:val="00D95B56"/>
    <w:rsid w:val="00D95C1E"/>
    <w:rsid w:val="00D95D35"/>
    <w:rsid w:val="00D96003"/>
    <w:rsid w:val="00D96DA7"/>
    <w:rsid w:val="00D97EDF"/>
    <w:rsid w:val="00DA00EB"/>
    <w:rsid w:val="00DA09A9"/>
    <w:rsid w:val="00DA0B81"/>
    <w:rsid w:val="00DA1386"/>
    <w:rsid w:val="00DA1655"/>
    <w:rsid w:val="00DA16BB"/>
    <w:rsid w:val="00DA1FB5"/>
    <w:rsid w:val="00DA226D"/>
    <w:rsid w:val="00DA4585"/>
    <w:rsid w:val="00DA4FCA"/>
    <w:rsid w:val="00DA532A"/>
    <w:rsid w:val="00DA5C95"/>
    <w:rsid w:val="00DA742E"/>
    <w:rsid w:val="00DA7602"/>
    <w:rsid w:val="00DB0521"/>
    <w:rsid w:val="00DB11EA"/>
    <w:rsid w:val="00DB19FF"/>
    <w:rsid w:val="00DB2406"/>
    <w:rsid w:val="00DB287C"/>
    <w:rsid w:val="00DB2EF2"/>
    <w:rsid w:val="00DB31FB"/>
    <w:rsid w:val="00DB3B94"/>
    <w:rsid w:val="00DB3FC1"/>
    <w:rsid w:val="00DB4158"/>
    <w:rsid w:val="00DB436A"/>
    <w:rsid w:val="00DB4699"/>
    <w:rsid w:val="00DB5102"/>
    <w:rsid w:val="00DB51E2"/>
    <w:rsid w:val="00DB56C8"/>
    <w:rsid w:val="00DB5C3E"/>
    <w:rsid w:val="00DB6295"/>
    <w:rsid w:val="00DB7084"/>
    <w:rsid w:val="00DB73E3"/>
    <w:rsid w:val="00DB76C6"/>
    <w:rsid w:val="00DB7849"/>
    <w:rsid w:val="00DC03FD"/>
    <w:rsid w:val="00DC040A"/>
    <w:rsid w:val="00DC0F96"/>
    <w:rsid w:val="00DC11F7"/>
    <w:rsid w:val="00DC4366"/>
    <w:rsid w:val="00DC5EA1"/>
    <w:rsid w:val="00DC6005"/>
    <w:rsid w:val="00DC6B01"/>
    <w:rsid w:val="00DC6B5C"/>
    <w:rsid w:val="00DC6F81"/>
    <w:rsid w:val="00DD090E"/>
    <w:rsid w:val="00DD0CBB"/>
    <w:rsid w:val="00DD0E3D"/>
    <w:rsid w:val="00DD1018"/>
    <w:rsid w:val="00DD14E5"/>
    <w:rsid w:val="00DD209E"/>
    <w:rsid w:val="00DD23E0"/>
    <w:rsid w:val="00DD2F27"/>
    <w:rsid w:val="00DD351B"/>
    <w:rsid w:val="00DD471E"/>
    <w:rsid w:val="00DD492F"/>
    <w:rsid w:val="00DD4B67"/>
    <w:rsid w:val="00DD5241"/>
    <w:rsid w:val="00DD6A03"/>
    <w:rsid w:val="00DD728B"/>
    <w:rsid w:val="00DE02B2"/>
    <w:rsid w:val="00DE04B1"/>
    <w:rsid w:val="00DE0EF1"/>
    <w:rsid w:val="00DE12AF"/>
    <w:rsid w:val="00DE14F5"/>
    <w:rsid w:val="00DE19F0"/>
    <w:rsid w:val="00DE1B3F"/>
    <w:rsid w:val="00DE1BC5"/>
    <w:rsid w:val="00DE1DB8"/>
    <w:rsid w:val="00DE1E71"/>
    <w:rsid w:val="00DE2ED0"/>
    <w:rsid w:val="00DE30BA"/>
    <w:rsid w:val="00DE36CF"/>
    <w:rsid w:val="00DE3AB2"/>
    <w:rsid w:val="00DE4CAA"/>
    <w:rsid w:val="00DE5147"/>
    <w:rsid w:val="00DE571D"/>
    <w:rsid w:val="00DE593A"/>
    <w:rsid w:val="00DE61EB"/>
    <w:rsid w:val="00DE765C"/>
    <w:rsid w:val="00DF04B3"/>
    <w:rsid w:val="00DF0CAB"/>
    <w:rsid w:val="00DF219F"/>
    <w:rsid w:val="00DF2C3D"/>
    <w:rsid w:val="00DF2FD6"/>
    <w:rsid w:val="00DF34C2"/>
    <w:rsid w:val="00DF3A5F"/>
    <w:rsid w:val="00DF3EA2"/>
    <w:rsid w:val="00DF4991"/>
    <w:rsid w:val="00DF63B0"/>
    <w:rsid w:val="00DF6872"/>
    <w:rsid w:val="00DF6EB7"/>
    <w:rsid w:val="00DF7965"/>
    <w:rsid w:val="00DF7D1F"/>
    <w:rsid w:val="00E001DD"/>
    <w:rsid w:val="00E00633"/>
    <w:rsid w:val="00E00B54"/>
    <w:rsid w:val="00E01251"/>
    <w:rsid w:val="00E03AD2"/>
    <w:rsid w:val="00E042B7"/>
    <w:rsid w:val="00E0544B"/>
    <w:rsid w:val="00E05775"/>
    <w:rsid w:val="00E05B7A"/>
    <w:rsid w:val="00E060E7"/>
    <w:rsid w:val="00E06DA3"/>
    <w:rsid w:val="00E07C40"/>
    <w:rsid w:val="00E11160"/>
    <w:rsid w:val="00E115AA"/>
    <w:rsid w:val="00E11A1F"/>
    <w:rsid w:val="00E12910"/>
    <w:rsid w:val="00E12DD0"/>
    <w:rsid w:val="00E13272"/>
    <w:rsid w:val="00E139D9"/>
    <w:rsid w:val="00E13BA2"/>
    <w:rsid w:val="00E14686"/>
    <w:rsid w:val="00E14890"/>
    <w:rsid w:val="00E15D9C"/>
    <w:rsid w:val="00E162C7"/>
    <w:rsid w:val="00E20084"/>
    <w:rsid w:val="00E21187"/>
    <w:rsid w:val="00E21276"/>
    <w:rsid w:val="00E22428"/>
    <w:rsid w:val="00E22AD2"/>
    <w:rsid w:val="00E22D3E"/>
    <w:rsid w:val="00E22E29"/>
    <w:rsid w:val="00E24698"/>
    <w:rsid w:val="00E24B9E"/>
    <w:rsid w:val="00E24FCC"/>
    <w:rsid w:val="00E25038"/>
    <w:rsid w:val="00E2542F"/>
    <w:rsid w:val="00E254FF"/>
    <w:rsid w:val="00E26297"/>
    <w:rsid w:val="00E30364"/>
    <w:rsid w:val="00E30CD0"/>
    <w:rsid w:val="00E31DAB"/>
    <w:rsid w:val="00E31FB8"/>
    <w:rsid w:val="00E325F3"/>
    <w:rsid w:val="00E32990"/>
    <w:rsid w:val="00E33F93"/>
    <w:rsid w:val="00E35590"/>
    <w:rsid w:val="00E35E45"/>
    <w:rsid w:val="00E370F8"/>
    <w:rsid w:val="00E37682"/>
    <w:rsid w:val="00E40300"/>
    <w:rsid w:val="00E412EB"/>
    <w:rsid w:val="00E41860"/>
    <w:rsid w:val="00E41BC7"/>
    <w:rsid w:val="00E4255E"/>
    <w:rsid w:val="00E4285F"/>
    <w:rsid w:val="00E437C1"/>
    <w:rsid w:val="00E43C80"/>
    <w:rsid w:val="00E4453C"/>
    <w:rsid w:val="00E44F35"/>
    <w:rsid w:val="00E45048"/>
    <w:rsid w:val="00E4616C"/>
    <w:rsid w:val="00E46948"/>
    <w:rsid w:val="00E47125"/>
    <w:rsid w:val="00E510F2"/>
    <w:rsid w:val="00E51571"/>
    <w:rsid w:val="00E5235D"/>
    <w:rsid w:val="00E52A0D"/>
    <w:rsid w:val="00E53F93"/>
    <w:rsid w:val="00E55479"/>
    <w:rsid w:val="00E5593E"/>
    <w:rsid w:val="00E56192"/>
    <w:rsid w:val="00E56B44"/>
    <w:rsid w:val="00E56E5E"/>
    <w:rsid w:val="00E579C9"/>
    <w:rsid w:val="00E57EB3"/>
    <w:rsid w:val="00E60644"/>
    <w:rsid w:val="00E609B6"/>
    <w:rsid w:val="00E60EA0"/>
    <w:rsid w:val="00E61EAD"/>
    <w:rsid w:val="00E61EC0"/>
    <w:rsid w:val="00E6210F"/>
    <w:rsid w:val="00E624BA"/>
    <w:rsid w:val="00E635F5"/>
    <w:rsid w:val="00E65262"/>
    <w:rsid w:val="00E65990"/>
    <w:rsid w:val="00E65AD6"/>
    <w:rsid w:val="00E65BFA"/>
    <w:rsid w:val="00E66131"/>
    <w:rsid w:val="00E66C57"/>
    <w:rsid w:val="00E67BAC"/>
    <w:rsid w:val="00E67C4B"/>
    <w:rsid w:val="00E700B9"/>
    <w:rsid w:val="00E70372"/>
    <w:rsid w:val="00E715D6"/>
    <w:rsid w:val="00E71678"/>
    <w:rsid w:val="00E7167C"/>
    <w:rsid w:val="00E7172D"/>
    <w:rsid w:val="00E719D0"/>
    <w:rsid w:val="00E7393E"/>
    <w:rsid w:val="00E742CC"/>
    <w:rsid w:val="00E74956"/>
    <w:rsid w:val="00E763F2"/>
    <w:rsid w:val="00E76AD7"/>
    <w:rsid w:val="00E76B1D"/>
    <w:rsid w:val="00E76C84"/>
    <w:rsid w:val="00E77867"/>
    <w:rsid w:val="00E80403"/>
    <w:rsid w:val="00E80A5A"/>
    <w:rsid w:val="00E82B42"/>
    <w:rsid w:val="00E82D53"/>
    <w:rsid w:val="00E833E2"/>
    <w:rsid w:val="00E83749"/>
    <w:rsid w:val="00E83C76"/>
    <w:rsid w:val="00E83F71"/>
    <w:rsid w:val="00E8406A"/>
    <w:rsid w:val="00E84DEB"/>
    <w:rsid w:val="00E84F8B"/>
    <w:rsid w:val="00E85AF2"/>
    <w:rsid w:val="00E85F84"/>
    <w:rsid w:val="00E8718C"/>
    <w:rsid w:val="00E904FE"/>
    <w:rsid w:val="00E90AF7"/>
    <w:rsid w:val="00E90DBF"/>
    <w:rsid w:val="00E9140B"/>
    <w:rsid w:val="00E91450"/>
    <w:rsid w:val="00E91836"/>
    <w:rsid w:val="00E91A0D"/>
    <w:rsid w:val="00E91EB6"/>
    <w:rsid w:val="00E91F79"/>
    <w:rsid w:val="00E9226A"/>
    <w:rsid w:val="00E923E4"/>
    <w:rsid w:val="00E929EE"/>
    <w:rsid w:val="00E92AA8"/>
    <w:rsid w:val="00E9513E"/>
    <w:rsid w:val="00E95FE4"/>
    <w:rsid w:val="00E966D4"/>
    <w:rsid w:val="00E9732A"/>
    <w:rsid w:val="00E97782"/>
    <w:rsid w:val="00E97968"/>
    <w:rsid w:val="00EA1033"/>
    <w:rsid w:val="00EA16A2"/>
    <w:rsid w:val="00EA233B"/>
    <w:rsid w:val="00EA29B1"/>
    <w:rsid w:val="00EA3C93"/>
    <w:rsid w:val="00EA4631"/>
    <w:rsid w:val="00EA4982"/>
    <w:rsid w:val="00EA49D4"/>
    <w:rsid w:val="00EA4AD7"/>
    <w:rsid w:val="00EA513C"/>
    <w:rsid w:val="00EA6098"/>
    <w:rsid w:val="00EA638D"/>
    <w:rsid w:val="00EA677C"/>
    <w:rsid w:val="00EA7436"/>
    <w:rsid w:val="00EA7461"/>
    <w:rsid w:val="00EA7EFB"/>
    <w:rsid w:val="00EB0BB1"/>
    <w:rsid w:val="00EB0D02"/>
    <w:rsid w:val="00EB1465"/>
    <w:rsid w:val="00EB19D2"/>
    <w:rsid w:val="00EB1F32"/>
    <w:rsid w:val="00EB23B1"/>
    <w:rsid w:val="00EB398C"/>
    <w:rsid w:val="00EB3D38"/>
    <w:rsid w:val="00EB3EEA"/>
    <w:rsid w:val="00EB5164"/>
    <w:rsid w:val="00EB5283"/>
    <w:rsid w:val="00EB5404"/>
    <w:rsid w:val="00EB7260"/>
    <w:rsid w:val="00EB7C5B"/>
    <w:rsid w:val="00EB7EB0"/>
    <w:rsid w:val="00EC0D71"/>
    <w:rsid w:val="00EC0D8E"/>
    <w:rsid w:val="00EC0E60"/>
    <w:rsid w:val="00EC1CAF"/>
    <w:rsid w:val="00EC22C1"/>
    <w:rsid w:val="00EC3180"/>
    <w:rsid w:val="00EC3F2E"/>
    <w:rsid w:val="00EC4178"/>
    <w:rsid w:val="00EC4627"/>
    <w:rsid w:val="00EC4CEC"/>
    <w:rsid w:val="00EC517D"/>
    <w:rsid w:val="00EC584B"/>
    <w:rsid w:val="00EC5BAD"/>
    <w:rsid w:val="00EC5C94"/>
    <w:rsid w:val="00EC5FC8"/>
    <w:rsid w:val="00EC66D3"/>
    <w:rsid w:val="00ED0938"/>
    <w:rsid w:val="00ED0993"/>
    <w:rsid w:val="00ED0D6D"/>
    <w:rsid w:val="00ED13E0"/>
    <w:rsid w:val="00ED13E2"/>
    <w:rsid w:val="00ED1FDE"/>
    <w:rsid w:val="00ED2397"/>
    <w:rsid w:val="00ED2500"/>
    <w:rsid w:val="00ED3A19"/>
    <w:rsid w:val="00ED3A36"/>
    <w:rsid w:val="00ED3BFB"/>
    <w:rsid w:val="00ED41E0"/>
    <w:rsid w:val="00ED4592"/>
    <w:rsid w:val="00ED4781"/>
    <w:rsid w:val="00ED4807"/>
    <w:rsid w:val="00ED6B66"/>
    <w:rsid w:val="00ED7246"/>
    <w:rsid w:val="00ED7620"/>
    <w:rsid w:val="00ED7ED2"/>
    <w:rsid w:val="00EE17E6"/>
    <w:rsid w:val="00EE27E1"/>
    <w:rsid w:val="00EE2ED3"/>
    <w:rsid w:val="00EE40CD"/>
    <w:rsid w:val="00EE5152"/>
    <w:rsid w:val="00EF2098"/>
    <w:rsid w:val="00EF37EE"/>
    <w:rsid w:val="00EF43B2"/>
    <w:rsid w:val="00EF478C"/>
    <w:rsid w:val="00EF4E58"/>
    <w:rsid w:val="00EF550D"/>
    <w:rsid w:val="00EF58F1"/>
    <w:rsid w:val="00EF6C33"/>
    <w:rsid w:val="00EF7A63"/>
    <w:rsid w:val="00EF7F9B"/>
    <w:rsid w:val="00F00A47"/>
    <w:rsid w:val="00F00D45"/>
    <w:rsid w:val="00F014F4"/>
    <w:rsid w:val="00F0267E"/>
    <w:rsid w:val="00F033FE"/>
    <w:rsid w:val="00F03BA6"/>
    <w:rsid w:val="00F04C73"/>
    <w:rsid w:val="00F04C7F"/>
    <w:rsid w:val="00F052BB"/>
    <w:rsid w:val="00F066C2"/>
    <w:rsid w:val="00F06A8D"/>
    <w:rsid w:val="00F10135"/>
    <w:rsid w:val="00F10392"/>
    <w:rsid w:val="00F1134E"/>
    <w:rsid w:val="00F118EB"/>
    <w:rsid w:val="00F11AEC"/>
    <w:rsid w:val="00F11AFB"/>
    <w:rsid w:val="00F12C60"/>
    <w:rsid w:val="00F13B5B"/>
    <w:rsid w:val="00F14B70"/>
    <w:rsid w:val="00F14B74"/>
    <w:rsid w:val="00F14B94"/>
    <w:rsid w:val="00F160E6"/>
    <w:rsid w:val="00F16BCE"/>
    <w:rsid w:val="00F1704D"/>
    <w:rsid w:val="00F177EA"/>
    <w:rsid w:val="00F2098D"/>
    <w:rsid w:val="00F22E60"/>
    <w:rsid w:val="00F22F88"/>
    <w:rsid w:val="00F234F8"/>
    <w:rsid w:val="00F2383A"/>
    <w:rsid w:val="00F2657B"/>
    <w:rsid w:val="00F271F8"/>
    <w:rsid w:val="00F3090D"/>
    <w:rsid w:val="00F30B3B"/>
    <w:rsid w:val="00F30FED"/>
    <w:rsid w:val="00F311FC"/>
    <w:rsid w:val="00F316C1"/>
    <w:rsid w:val="00F31FB0"/>
    <w:rsid w:val="00F32485"/>
    <w:rsid w:val="00F35CD7"/>
    <w:rsid w:val="00F35CD9"/>
    <w:rsid w:val="00F35D6A"/>
    <w:rsid w:val="00F36DFF"/>
    <w:rsid w:val="00F36E04"/>
    <w:rsid w:val="00F37117"/>
    <w:rsid w:val="00F37FF6"/>
    <w:rsid w:val="00F40442"/>
    <w:rsid w:val="00F40FAA"/>
    <w:rsid w:val="00F41BC0"/>
    <w:rsid w:val="00F4218F"/>
    <w:rsid w:val="00F4479D"/>
    <w:rsid w:val="00F44B80"/>
    <w:rsid w:val="00F472D1"/>
    <w:rsid w:val="00F47436"/>
    <w:rsid w:val="00F47855"/>
    <w:rsid w:val="00F508F0"/>
    <w:rsid w:val="00F518B7"/>
    <w:rsid w:val="00F5297E"/>
    <w:rsid w:val="00F5360C"/>
    <w:rsid w:val="00F54C73"/>
    <w:rsid w:val="00F57F50"/>
    <w:rsid w:val="00F6023E"/>
    <w:rsid w:val="00F60940"/>
    <w:rsid w:val="00F62210"/>
    <w:rsid w:val="00F632CF"/>
    <w:rsid w:val="00F63C42"/>
    <w:rsid w:val="00F63C93"/>
    <w:rsid w:val="00F63D8B"/>
    <w:rsid w:val="00F6441B"/>
    <w:rsid w:val="00F645D7"/>
    <w:rsid w:val="00F6464E"/>
    <w:rsid w:val="00F64D94"/>
    <w:rsid w:val="00F65276"/>
    <w:rsid w:val="00F65992"/>
    <w:rsid w:val="00F659A8"/>
    <w:rsid w:val="00F66254"/>
    <w:rsid w:val="00F66522"/>
    <w:rsid w:val="00F67822"/>
    <w:rsid w:val="00F6789F"/>
    <w:rsid w:val="00F67D01"/>
    <w:rsid w:val="00F70331"/>
    <w:rsid w:val="00F703CC"/>
    <w:rsid w:val="00F70490"/>
    <w:rsid w:val="00F70B66"/>
    <w:rsid w:val="00F70E4C"/>
    <w:rsid w:val="00F71260"/>
    <w:rsid w:val="00F714C2"/>
    <w:rsid w:val="00F7170A"/>
    <w:rsid w:val="00F71722"/>
    <w:rsid w:val="00F72086"/>
    <w:rsid w:val="00F7254E"/>
    <w:rsid w:val="00F7356C"/>
    <w:rsid w:val="00F73FBA"/>
    <w:rsid w:val="00F74850"/>
    <w:rsid w:val="00F74F20"/>
    <w:rsid w:val="00F752D7"/>
    <w:rsid w:val="00F75C90"/>
    <w:rsid w:val="00F75D9D"/>
    <w:rsid w:val="00F75F9C"/>
    <w:rsid w:val="00F774FA"/>
    <w:rsid w:val="00F77591"/>
    <w:rsid w:val="00F80A8E"/>
    <w:rsid w:val="00F80F41"/>
    <w:rsid w:val="00F81327"/>
    <w:rsid w:val="00F81B9F"/>
    <w:rsid w:val="00F8243B"/>
    <w:rsid w:val="00F83201"/>
    <w:rsid w:val="00F84700"/>
    <w:rsid w:val="00F90C19"/>
    <w:rsid w:val="00F91653"/>
    <w:rsid w:val="00F91A45"/>
    <w:rsid w:val="00F91CAB"/>
    <w:rsid w:val="00F91FCA"/>
    <w:rsid w:val="00F9250C"/>
    <w:rsid w:val="00F932C5"/>
    <w:rsid w:val="00F93910"/>
    <w:rsid w:val="00F93E14"/>
    <w:rsid w:val="00F94075"/>
    <w:rsid w:val="00F947AF"/>
    <w:rsid w:val="00F94A07"/>
    <w:rsid w:val="00F954E2"/>
    <w:rsid w:val="00F95C00"/>
    <w:rsid w:val="00F968BF"/>
    <w:rsid w:val="00F97631"/>
    <w:rsid w:val="00FA0221"/>
    <w:rsid w:val="00FA03B3"/>
    <w:rsid w:val="00FA0535"/>
    <w:rsid w:val="00FA0EDB"/>
    <w:rsid w:val="00FA1231"/>
    <w:rsid w:val="00FA1342"/>
    <w:rsid w:val="00FA1472"/>
    <w:rsid w:val="00FA1995"/>
    <w:rsid w:val="00FA1DBF"/>
    <w:rsid w:val="00FA37F6"/>
    <w:rsid w:val="00FA424B"/>
    <w:rsid w:val="00FA4783"/>
    <w:rsid w:val="00FA47C6"/>
    <w:rsid w:val="00FA4F1D"/>
    <w:rsid w:val="00FA5CD0"/>
    <w:rsid w:val="00FA60FA"/>
    <w:rsid w:val="00FA6109"/>
    <w:rsid w:val="00FA65B8"/>
    <w:rsid w:val="00FA7954"/>
    <w:rsid w:val="00FA7D0C"/>
    <w:rsid w:val="00FB0003"/>
    <w:rsid w:val="00FB16B9"/>
    <w:rsid w:val="00FB17E8"/>
    <w:rsid w:val="00FB249C"/>
    <w:rsid w:val="00FB2A11"/>
    <w:rsid w:val="00FB3E84"/>
    <w:rsid w:val="00FB4251"/>
    <w:rsid w:val="00FB49F3"/>
    <w:rsid w:val="00FB4E8E"/>
    <w:rsid w:val="00FB641B"/>
    <w:rsid w:val="00FB6939"/>
    <w:rsid w:val="00FB7710"/>
    <w:rsid w:val="00FB7E6A"/>
    <w:rsid w:val="00FC0016"/>
    <w:rsid w:val="00FC1463"/>
    <w:rsid w:val="00FC161B"/>
    <w:rsid w:val="00FC193B"/>
    <w:rsid w:val="00FC2B7A"/>
    <w:rsid w:val="00FC3301"/>
    <w:rsid w:val="00FC3626"/>
    <w:rsid w:val="00FC4CBF"/>
    <w:rsid w:val="00FC4F69"/>
    <w:rsid w:val="00FC5645"/>
    <w:rsid w:val="00FC5F51"/>
    <w:rsid w:val="00FC7BCC"/>
    <w:rsid w:val="00FD1B63"/>
    <w:rsid w:val="00FD1BC9"/>
    <w:rsid w:val="00FD1E25"/>
    <w:rsid w:val="00FD1FF7"/>
    <w:rsid w:val="00FD2071"/>
    <w:rsid w:val="00FD2192"/>
    <w:rsid w:val="00FD2DB2"/>
    <w:rsid w:val="00FD40DD"/>
    <w:rsid w:val="00FD4BD6"/>
    <w:rsid w:val="00FD512E"/>
    <w:rsid w:val="00FD5BBA"/>
    <w:rsid w:val="00FD6A19"/>
    <w:rsid w:val="00FD6E46"/>
    <w:rsid w:val="00FE0E9C"/>
    <w:rsid w:val="00FE1391"/>
    <w:rsid w:val="00FE1F95"/>
    <w:rsid w:val="00FE2590"/>
    <w:rsid w:val="00FE3642"/>
    <w:rsid w:val="00FE4351"/>
    <w:rsid w:val="00FE4DBF"/>
    <w:rsid w:val="00FE638F"/>
    <w:rsid w:val="00FE64BC"/>
    <w:rsid w:val="00FE70EE"/>
    <w:rsid w:val="00FE710B"/>
    <w:rsid w:val="00FE7AA5"/>
    <w:rsid w:val="00FF0253"/>
    <w:rsid w:val="00FF0728"/>
    <w:rsid w:val="00FF202A"/>
    <w:rsid w:val="00FF3665"/>
    <w:rsid w:val="00FF3E7D"/>
    <w:rsid w:val="00FF476E"/>
    <w:rsid w:val="00FF4D17"/>
    <w:rsid w:val="00FF66D9"/>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86753"/>
    <o:shapelayout v:ext="edit">
      <o:idmap v:ext="edit" data="1"/>
    </o:shapelayout>
  </w:shapeDefaults>
  <w:decimalSymbol w:val=","/>
  <w:listSeparator w:val=";"/>
  <w14:docId w14:val="5EC3AF58"/>
  <w15:docId w15:val="{D83D3B2A-894A-4EDD-96AA-04F4168A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9D8"/>
    <w:rPr>
      <w:rFonts w:ascii="Arial" w:eastAsiaTheme="minorEastAsia" w:hAnsi="Arial" w:cstheme="minorBidi"/>
      <w:szCs w:val="22"/>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0213F7"/>
    <w:pPr>
      <w:keepNext w:val="0"/>
      <w:keepLines w:val="0"/>
      <w:numPr>
        <w:ilvl w:val="0"/>
        <w:numId w:val="0"/>
      </w:numPr>
      <w:tabs>
        <w:tab w:val="left" w:pos="800"/>
        <w:tab w:val="right" w:leader="dot" w:pos="9062"/>
      </w:tabs>
      <w:spacing w:line="260" w:lineRule="exact"/>
      <w:ind w:left="198"/>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40B33"/>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6A1BD6"/>
    <w:pPr>
      <w:keepNext w:val="0"/>
      <w:keepLines w:val="0"/>
      <w:numPr>
        <w:ilvl w:val="0"/>
        <w:numId w:val="0"/>
      </w:numPr>
      <w:tabs>
        <w:tab w:val="left" w:pos="1760"/>
        <w:tab w:val="right" w:leader="dot" w:pos="9062"/>
      </w:tabs>
      <w:ind w:left="800"/>
      <w:jc w:val="left"/>
      <w:outlineLvl w:val="9"/>
    </w:pPr>
    <w:rPr>
      <w:rFonts w:ascii="Calibri" w:eastAsia="Calibri" w:hAnsi="Calibri" w:cs="Calibri"/>
      <w:b w:val="0"/>
      <w:i/>
      <w:iCs w:val="0"/>
      <w:noProof/>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pPr>
    <w:rPr>
      <w:rFonts w:ascii="Times New Roman" w:eastAsia="Times New Roman" w:hAnsi="Times New Roman"/>
      <w:color w:val="333333"/>
      <w:sz w:val="18"/>
      <w:szCs w:val="18"/>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rPr>
  </w:style>
  <w:style w:type="paragraph" w:customStyle="1" w:styleId="CharChar1Char">
    <w:name w:val="Char Char1 Char"/>
    <w:basedOn w:val="Navaden"/>
    <w:rsid w:val="001D4857"/>
    <w:pPr>
      <w:spacing w:after="160" w:line="240" w:lineRule="exact"/>
    </w:pPr>
    <w:rPr>
      <w:rFonts w:ascii="Tahoma" w:eastAsia="Times New Roman" w:hAnsi="Tahoma"/>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rPr>
      <w:rFonts w:ascii="Times New Roman" w:hAnsi="Times New Roman"/>
      <w:sz w:val="22"/>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rPr>
  </w:style>
  <w:style w:type="character" w:styleId="Nerazreenaomemba">
    <w:name w:val="Unresolved Mention"/>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ind w:left="425" w:hanging="425"/>
    </w:pPr>
    <w:rPr>
      <w:rFonts w:eastAsia="Times New Roman"/>
      <w:sz w:val="22"/>
    </w:rPr>
  </w:style>
  <w:style w:type="paragraph" w:customStyle="1" w:styleId="Odstavekseznama1">
    <w:name w:val="Odstavek seznama1"/>
    <w:basedOn w:val="Navaden"/>
    <w:rsid w:val="00ED7ED2"/>
    <w:pPr>
      <w:ind w:left="720"/>
      <w:contextualSpacing/>
    </w:pPr>
    <w:rPr>
      <w:rFonts w:eastAsia="Times New Roman"/>
    </w:rPr>
  </w:style>
  <w:style w:type="paragraph" w:styleId="Podnaslov">
    <w:name w:val="Subtitle"/>
    <w:basedOn w:val="Navaden"/>
    <w:link w:val="PodnaslovZnak"/>
    <w:uiPriority w:val="11"/>
    <w:qFormat/>
    <w:rsid w:val="000F6381"/>
    <w:pPr>
      <w:spacing w:after="160" w:line="252" w:lineRule="auto"/>
    </w:pPr>
    <w:rPr>
      <w:rFonts w:ascii="Calibri" w:eastAsiaTheme="minorHAnsi" w:hAnsi="Calibri" w:cs="Calibri"/>
      <w:color w:val="5A5A5A"/>
      <w:spacing w:val="15"/>
      <w:sz w:val="22"/>
      <w:lang w:eastAsia="en-US"/>
    </w:rPr>
  </w:style>
  <w:style w:type="character" w:customStyle="1" w:styleId="PodnaslovZnak">
    <w:name w:val="Podnaslov Znak"/>
    <w:basedOn w:val="Privzetapisavaodstavka"/>
    <w:link w:val="Podnaslov"/>
    <w:uiPriority w:val="11"/>
    <w:rsid w:val="000F6381"/>
    <w:rPr>
      <w:rFonts w:eastAsiaTheme="minorHAnsi" w:cs="Calibri"/>
      <w:color w:val="5A5A5A"/>
      <w:spacing w:val="15"/>
      <w:sz w:val="22"/>
      <w:szCs w:val="22"/>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9226B9"/>
    <w:rPr>
      <w:rFonts w:ascii="Arial" w:eastAsiaTheme="minorEastAsia" w:hAnsi="Arial" w:cstheme="minorBidi"/>
      <w:szCs w:val="22"/>
    </w:rPr>
  </w:style>
  <w:style w:type="paragraph" w:customStyle="1" w:styleId="xmsonormal">
    <w:name w:val="x_msonormal"/>
    <w:basedOn w:val="Navaden"/>
    <w:rsid w:val="00EA1033"/>
    <w:rPr>
      <w:rFonts w:ascii="Calibri" w:eastAsiaTheme="minorHAnsi" w:hAnsi="Calibri" w:cs="Calibri"/>
      <w:sz w:val="22"/>
    </w:rPr>
  </w:style>
  <w:style w:type="paragraph" w:customStyle="1" w:styleId="xmsolistparagraph">
    <w:name w:val="x_msolistparagraph"/>
    <w:basedOn w:val="Navaden"/>
    <w:rsid w:val="00EA1033"/>
    <w:pPr>
      <w:spacing w:after="160" w:line="252" w:lineRule="auto"/>
      <w:ind w:left="720"/>
    </w:pPr>
    <w:rPr>
      <w:rFonts w:ascii="Calibri" w:eastAsiaTheme="minorHAns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469">
      <w:bodyDiv w:val="1"/>
      <w:marLeft w:val="0"/>
      <w:marRight w:val="0"/>
      <w:marTop w:val="0"/>
      <w:marBottom w:val="0"/>
      <w:divBdr>
        <w:top w:val="none" w:sz="0" w:space="0" w:color="auto"/>
        <w:left w:val="none" w:sz="0" w:space="0" w:color="auto"/>
        <w:bottom w:val="none" w:sz="0" w:space="0" w:color="auto"/>
        <w:right w:val="none" w:sz="0" w:space="0" w:color="auto"/>
      </w:divBdr>
    </w:div>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37717273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9675263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364842">
      <w:bodyDiv w:val="1"/>
      <w:marLeft w:val="0"/>
      <w:marRight w:val="0"/>
      <w:marTop w:val="0"/>
      <w:marBottom w:val="0"/>
      <w:divBdr>
        <w:top w:val="none" w:sz="0" w:space="0" w:color="auto"/>
        <w:left w:val="none" w:sz="0" w:space="0" w:color="auto"/>
        <w:bottom w:val="none" w:sz="0" w:space="0" w:color="auto"/>
        <w:right w:val="none" w:sz="0" w:space="0" w:color="auto"/>
      </w:divBdr>
    </w:div>
    <w:div w:id="927347873">
      <w:bodyDiv w:val="1"/>
      <w:marLeft w:val="0"/>
      <w:marRight w:val="0"/>
      <w:marTop w:val="0"/>
      <w:marBottom w:val="0"/>
      <w:divBdr>
        <w:top w:val="none" w:sz="0" w:space="0" w:color="auto"/>
        <w:left w:val="none" w:sz="0" w:space="0" w:color="auto"/>
        <w:bottom w:val="none" w:sz="0" w:space="0" w:color="auto"/>
        <w:right w:val="none" w:sz="0" w:space="0" w:color="auto"/>
      </w:divBdr>
      <w:divsChild>
        <w:div w:id="371807658">
          <w:marLeft w:val="0"/>
          <w:marRight w:val="0"/>
          <w:marTop w:val="0"/>
          <w:marBottom w:val="0"/>
          <w:divBdr>
            <w:top w:val="none" w:sz="0" w:space="0" w:color="auto"/>
            <w:left w:val="none" w:sz="0" w:space="0" w:color="auto"/>
            <w:bottom w:val="none" w:sz="0" w:space="0" w:color="auto"/>
            <w:right w:val="none" w:sz="0" w:space="0" w:color="auto"/>
          </w:divBdr>
        </w:div>
        <w:div w:id="1779830844">
          <w:marLeft w:val="0"/>
          <w:marRight w:val="0"/>
          <w:marTop w:val="0"/>
          <w:marBottom w:val="0"/>
          <w:divBdr>
            <w:top w:val="none" w:sz="0" w:space="0" w:color="auto"/>
            <w:left w:val="none" w:sz="0" w:space="0" w:color="auto"/>
            <w:bottom w:val="none" w:sz="0" w:space="0" w:color="auto"/>
            <w:right w:val="none" w:sz="0" w:space="0" w:color="auto"/>
          </w:divBdr>
        </w:div>
        <w:div w:id="1637754894">
          <w:marLeft w:val="0"/>
          <w:marRight w:val="0"/>
          <w:marTop w:val="0"/>
          <w:marBottom w:val="0"/>
          <w:divBdr>
            <w:top w:val="none" w:sz="0" w:space="0" w:color="auto"/>
            <w:left w:val="none" w:sz="0" w:space="0" w:color="auto"/>
            <w:bottom w:val="none" w:sz="0" w:space="0" w:color="auto"/>
            <w:right w:val="none" w:sz="0" w:space="0" w:color="auto"/>
          </w:divBdr>
        </w:div>
      </w:divsChild>
    </w:div>
    <w:div w:id="967324365">
      <w:bodyDiv w:val="1"/>
      <w:marLeft w:val="0"/>
      <w:marRight w:val="0"/>
      <w:marTop w:val="0"/>
      <w:marBottom w:val="0"/>
      <w:divBdr>
        <w:top w:val="none" w:sz="0" w:space="0" w:color="auto"/>
        <w:left w:val="none" w:sz="0" w:space="0" w:color="auto"/>
        <w:bottom w:val="none" w:sz="0" w:space="0" w:color="auto"/>
        <w:right w:val="none" w:sz="0" w:space="0" w:color="auto"/>
      </w:divBdr>
    </w:div>
    <w:div w:id="986975371">
      <w:bodyDiv w:val="1"/>
      <w:marLeft w:val="0"/>
      <w:marRight w:val="0"/>
      <w:marTop w:val="0"/>
      <w:marBottom w:val="0"/>
      <w:divBdr>
        <w:top w:val="none" w:sz="0" w:space="0" w:color="auto"/>
        <w:left w:val="none" w:sz="0" w:space="0" w:color="auto"/>
        <w:bottom w:val="none" w:sz="0" w:space="0" w:color="auto"/>
        <w:right w:val="none" w:sz="0" w:space="0" w:color="auto"/>
      </w:divBdr>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1118140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867453">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0623790">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212812850">
      <w:bodyDiv w:val="1"/>
      <w:marLeft w:val="0"/>
      <w:marRight w:val="0"/>
      <w:marTop w:val="0"/>
      <w:marBottom w:val="0"/>
      <w:divBdr>
        <w:top w:val="none" w:sz="0" w:space="0" w:color="auto"/>
        <w:left w:val="none" w:sz="0" w:space="0" w:color="auto"/>
        <w:bottom w:val="none" w:sz="0" w:space="0" w:color="auto"/>
        <w:right w:val="none" w:sz="0" w:space="0" w:color="auto"/>
      </w:divBdr>
    </w:div>
    <w:div w:id="1307516875">
      <w:bodyDiv w:val="1"/>
      <w:marLeft w:val="0"/>
      <w:marRight w:val="0"/>
      <w:marTop w:val="0"/>
      <w:marBottom w:val="0"/>
      <w:divBdr>
        <w:top w:val="none" w:sz="0" w:space="0" w:color="auto"/>
        <w:left w:val="none" w:sz="0" w:space="0" w:color="auto"/>
        <w:bottom w:val="none" w:sz="0" w:space="0" w:color="auto"/>
        <w:right w:val="none" w:sz="0" w:space="0" w:color="auto"/>
      </w:divBdr>
    </w:div>
    <w:div w:id="1322274734">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434224">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3335AF-2AF2-4DE2-984A-6C7CABE0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393</TotalTime>
  <Pages>17</Pages>
  <Words>7535</Words>
  <Characters>42952</Characters>
  <Application>Microsoft Office Word</Application>
  <DocSecurity>0</DocSecurity>
  <Lines>357</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50387</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Katja Trpotec Veber</cp:lastModifiedBy>
  <cp:revision>33</cp:revision>
  <cp:lastPrinted>2023-03-16T13:18:00Z</cp:lastPrinted>
  <dcterms:created xsi:type="dcterms:W3CDTF">2025-01-21T09:40:00Z</dcterms:created>
  <dcterms:modified xsi:type="dcterms:W3CDTF">2025-02-17T10:54:00Z</dcterms:modified>
</cp:coreProperties>
</file>